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549" w:rsidRDefault="00EE1DEA">
      <w:r>
        <w:rPr>
          <w:noProof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87FE03" wp14:editId="7C478032">
                <wp:simplePos x="0" y="0"/>
                <wp:positionH relativeFrom="column">
                  <wp:posOffset>5771515</wp:posOffset>
                </wp:positionH>
                <wp:positionV relativeFrom="paragraph">
                  <wp:posOffset>-400685</wp:posOffset>
                </wp:positionV>
                <wp:extent cx="1376045" cy="349885"/>
                <wp:effectExtent l="0" t="1270" r="13335" b="13335"/>
                <wp:wrapNone/>
                <wp:docPr id="7737" name="Rectangle 77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376045" cy="349885"/>
                        </a:xfrm>
                        <a:prstGeom prst="rect">
                          <a:avLst/>
                        </a:prstGeom>
                        <a:solidFill>
                          <a:srgbClr val="1E659B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07F466B" id="Rectangle 7737" o:spid="_x0000_s1026" style="position:absolute;margin-left:454.45pt;margin-top:-31.55pt;width:108.35pt;height:27.55pt;rotation:9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" fillcolor="#1e659b" strokecolor="#1f3763 [1604]" strokeweight="1pt"/>
            </w:pict>
          </mc:Fallback>
        </mc:AlternateContent>
      </w: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EE1DEA" w:rsidP="00F53D08">
      <w:pPr>
        <w:rPr>
          <w:rtl/>
        </w:rPr>
      </w:pPr>
      <w:r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FE49889" wp14:editId="5284D508">
                <wp:simplePos x="0" y="0"/>
                <wp:positionH relativeFrom="margin">
                  <wp:posOffset>-209550</wp:posOffset>
                </wp:positionH>
                <wp:positionV relativeFrom="paragraph">
                  <wp:posOffset>61595</wp:posOffset>
                </wp:positionV>
                <wp:extent cx="6015990" cy="2147570"/>
                <wp:effectExtent l="0" t="0" r="3810" b="5080"/>
                <wp:wrapNone/>
                <wp:docPr id="256780" name="Group 2567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5990" cy="2147570"/>
                          <a:chOff x="0" y="0"/>
                          <a:chExt cx="6015990" cy="2147570"/>
                        </a:xfrm>
                      </wpg:grpSpPr>
                      <wps:wsp>
                        <wps:cNvPr id="31" name="Text Box 137"/>
                        <wps:cNvSpPr txBox="1"/>
                        <wps:spPr>
                          <a:xfrm>
                            <a:off x="0" y="0"/>
                            <a:ext cx="6015990" cy="16808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E1DEA" w:rsidRPr="003D14F4" w:rsidRDefault="00C73104" w:rsidP="00EE1DEA">
                              <w:pPr>
                                <w:spacing w:line="192" w:lineRule="auto"/>
                                <w:jc w:val="center"/>
                                <w:rPr>
                                  <w:rFonts w:ascii="Sakkal Majalla" w:eastAsia="Adobe Gothic Std B" w:hAnsi="Sakkal Majalla" w:cs="Sakkal Majalla" w:hint="cs"/>
                                  <w:b/>
                                  <w:bCs/>
                                  <w:color w:val="1E659B"/>
                                  <w:sz w:val="96"/>
                                  <w:szCs w:val="96"/>
                                  <w:lang w:bidi="ar-JO"/>
                                </w:rPr>
                              </w:pPr>
                              <w:r>
                                <w:rPr>
                                  <w:rFonts w:ascii="Sakkal Majalla" w:eastAsia="Adobe Gothic Std B" w:hAnsi="Sakkal Majalla" w:cs="Sakkal Majalla" w:hint="cs"/>
                                  <w:b/>
                                  <w:bCs/>
                                  <w:color w:val="1E659B"/>
                                  <w:sz w:val="96"/>
                                  <w:szCs w:val="96"/>
                                  <w:rtl/>
                                  <w:lang w:bidi="ar-JO"/>
                                </w:rPr>
                                <w:t>استمارة تقييم دورة تدريبية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138"/>
                        <wps:cNvSpPr txBox="1"/>
                        <wps:spPr>
                          <a:xfrm>
                            <a:off x="523875" y="1504950"/>
                            <a:ext cx="4970780" cy="6426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EE1DEA" w:rsidRDefault="00EE1DEA" w:rsidP="00EE1DEA">
                              <w:pPr>
                                <w:pBdr>
                                  <w:top w:val="single" w:sz="4" w:space="1" w:color="auto"/>
                                </w:pBdr>
                                <w:jc w:val="center"/>
                                <w:rPr>
                                  <w:rFonts w:eastAsia="Adobe Gothic Std B" w:cstheme="minorHAnsi"/>
                                  <w:color w:val="7F7F7F" w:themeColor="text1" w:themeTint="80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eastAsia="Adobe Gothic Std B" w:cstheme="minorHAnsi" w:hint="cs"/>
                                  <w:color w:val="7F7F7F" w:themeColor="text1" w:themeTint="80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استمارة التقييم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6780" o:spid="_x0000_s1026" style="position:absolute;left:0;text-align:left;margin-left:-16.5pt;margin-top:4.85pt;width:473.7pt;height:169.1pt;z-index:251663360;mso-position-horizontal-relative:margin" coordsize="60159,2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7" o:spid="_x0000_s1027" type="#_x0000_t202" style="position:absolute;width:60159;height:168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muscYA&#10;AADbAAAADwAAAGRycy9kb3ducmV2LnhtbESPX0vDQBDE34V+h2MLfbOXWJASey2iFvrgn1pb0Lc1&#10;tybB3F6426bx23tCwcdhZn7DLFaDa1VPITaeDeTTDBRx6W3DlYH92/pyDioKssXWMxn4oQir5ehi&#10;gYX1J36lfieVShCOBRqoRbpC61jW5DBOfUecvC8fHEqSodI24CnBXauvsuxaO2w4LdTY0V1N5ffu&#10;6Ay07zE8fmby0d9XT7J90cfDQ/5szGQ83N6AEhrkP3xub6yBWQ5/X9IP0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GmuscYAAADbAAAADwAAAAAAAAAAAAAAAACYAgAAZHJz&#10;L2Rvd25yZXYueG1sUEsFBgAAAAAEAAQA9QAAAIsDAAAAAA==&#10;" filled="f" stroked="f" strokeweight=".5pt">
                  <v:textbox inset="0,0,0,0">
                    <w:txbxContent>
                      <w:p w:rsidR="00EE1DEA" w:rsidRPr="003D14F4" w:rsidRDefault="00C73104" w:rsidP="00EE1DEA">
                        <w:pPr>
                          <w:spacing w:line="192" w:lineRule="auto"/>
                          <w:jc w:val="center"/>
                          <w:rPr>
                            <w:rFonts w:ascii="Sakkal Majalla" w:eastAsia="Adobe Gothic Std B" w:hAnsi="Sakkal Majalla" w:cs="Sakkal Majalla" w:hint="cs"/>
                            <w:b/>
                            <w:bCs/>
                            <w:color w:val="1E659B"/>
                            <w:sz w:val="96"/>
                            <w:szCs w:val="96"/>
                            <w:lang w:bidi="ar-JO"/>
                          </w:rPr>
                        </w:pPr>
                        <w:r>
                          <w:rPr>
                            <w:rFonts w:ascii="Sakkal Majalla" w:eastAsia="Adobe Gothic Std B" w:hAnsi="Sakkal Majalla" w:cs="Sakkal Majalla" w:hint="cs"/>
                            <w:b/>
                            <w:bCs/>
                            <w:color w:val="1E659B"/>
                            <w:sz w:val="96"/>
                            <w:szCs w:val="96"/>
                            <w:rtl/>
                            <w:lang w:bidi="ar-JO"/>
                          </w:rPr>
                          <w:t>استمارة تقييم دورة تدريبية</w:t>
                        </w:r>
                      </w:p>
                    </w:txbxContent>
                  </v:textbox>
                </v:shape>
                <v:shape id="Text Box 138" o:spid="_x0000_s1028" type="#_x0000_t202" style="position:absolute;left:5238;top:15049;width:49708;height:6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swxsUA&#10;AADbAAAADwAAAGRycy9kb3ducmV2LnhtbESPX2vCQBDE3wt+h2MF3+pFhVJSTxHbQh/6T22hvq25&#10;NQnm9sLdGtNv3ysU+jjMzG+Y+bJ3jeooxNqzgck4A0VceFtzaeBj93h9CyoKssXGMxn4pgjLxeBq&#10;jrn1F95Qt5VSJQjHHA1UIm2udSwqchjHviVO3tEHh5JkKLUNeElw1+hplt1ohzWnhQpbWldUnLZn&#10;Z6D5iuH5kMm+uy9f5P1Nnz8fJq/GjIb96g6UUC//4b/2kzUwm8Lvl/QD9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uzDGxQAAANsAAAAPAAAAAAAAAAAAAAAAAJgCAABkcnMv&#10;ZG93bnJldi54bWxQSwUGAAAAAAQABAD1AAAAigMAAAAA&#10;" filled="f" stroked="f" strokeweight=".5pt">
                  <v:textbox inset="0,0,0,0">
                    <w:txbxContent>
                      <w:p w:rsidR="00EE1DEA" w:rsidRDefault="00EE1DEA" w:rsidP="00EE1DEA">
                        <w:pPr>
                          <w:pBdr>
                            <w:top w:val="single" w:sz="4" w:space="1" w:color="auto"/>
                          </w:pBdr>
                          <w:jc w:val="center"/>
                          <w:rPr>
                            <w:rFonts w:eastAsia="Adobe Gothic Std B" w:cstheme="minorHAnsi"/>
                            <w:color w:val="7F7F7F" w:themeColor="text1" w:themeTint="80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eastAsia="Adobe Gothic Std B" w:cstheme="minorHAnsi" w:hint="cs"/>
                            <w:color w:val="7F7F7F" w:themeColor="text1" w:themeTint="80"/>
                            <w:sz w:val="56"/>
                            <w:szCs w:val="56"/>
                            <w:rtl/>
                            <w:lang w:bidi="ar-SY"/>
                          </w:rPr>
                          <w:t>استمارة التقييم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F53D08" w:rsidRPr="00F53D08" w:rsidRDefault="00F53D08" w:rsidP="00F53D08">
      <w:pPr>
        <w:rPr>
          <w:rtl/>
        </w:rPr>
      </w:pPr>
    </w:p>
    <w:p w:rsidR="00F53D08" w:rsidRPr="00F53D08" w:rsidRDefault="00EE1DEA" w:rsidP="00F53D08">
      <w:pPr>
        <w:rPr>
          <w:rtl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BC03DB4" wp14:editId="34DA3F4B">
                <wp:simplePos x="0" y="0"/>
                <wp:positionH relativeFrom="page">
                  <wp:align>left</wp:align>
                </wp:positionH>
                <wp:positionV relativeFrom="paragraph">
                  <wp:posOffset>139700</wp:posOffset>
                </wp:positionV>
                <wp:extent cx="9720580" cy="6115050"/>
                <wp:effectExtent l="0" t="0" r="204470" b="76200"/>
                <wp:wrapNone/>
                <wp:docPr id="256772" name="Group 2567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20580" cy="6115050"/>
                          <a:chOff x="1" y="0"/>
                          <a:chExt cx="9720580" cy="6115050"/>
                        </a:xfrm>
                      </wpg:grpSpPr>
                      <wpg:grpSp>
                        <wpg:cNvPr id="2" name="Group 2"/>
                        <wpg:cNvGrpSpPr/>
                        <wpg:grpSpPr>
                          <a:xfrm>
                            <a:off x="1" y="0"/>
                            <a:ext cx="9720580" cy="5591175"/>
                            <a:chOff x="0" y="0"/>
                            <a:chExt cx="9721125" cy="5591805"/>
                          </a:xfrm>
                        </wpg:grpSpPr>
                        <wps:wsp>
                          <wps:cNvPr id="4" name="Moon 4"/>
                          <wps:cNvSpPr/>
                          <wps:spPr>
                            <a:xfrm rot="4500000">
                              <a:off x="6275388" y="-592138"/>
                              <a:ext cx="2086766" cy="4804708"/>
                            </a:xfrm>
                            <a:prstGeom prst="moon">
                              <a:avLst>
                                <a:gd name="adj" fmla="val 25946"/>
                              </a:avLst>
                            </a:prstGeom>
                            <a:gradFill>
                              <a:gsLst>
                                <a:gs pos="45000">
                                  <a:srgbClr val="D2D3D5"/>
                                </a:gs>
                                <a:gs pos="100000">
                                  <a:schemeClr val="bg1">
                                    <a:alpha val="0"/>
                                  </a:schemeClr>
                                </a:gs>
                              </a:gsLst>
                              <a:lin ang="3000000" scaled="0"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Freeform: Shape 5"/>
                          <wps:cNvSpPr/>
                          <wps:spPr>
                            <a:xfrm>
                              <a:off x="9525" y="0"/>
                              <a:ext cx="7780709" cy="4629149"/>
                            </a:xfrm>
                            <a:custGeom>
                              <a:avLst/>
                              <a:gdLst>
                                <a:gd name="connsiteX0" fmla="*/ 13648 w 7779224"/>
                                <a:gd name="connsiteY0" fmla="*/ 0 h 2729553"/>
                                <a:gd name="connsiteX1" fmla="*/ 7779224 w 7779224"/>
                                <a:gd name="connsiteY1" fmla="*/ 2306472 h 2729553"/>
                                <a:gd name="connsiteX2" fmla="*/ 7779224 w 7779224"/>
                                <a:gd name="connsiteY2" fmla="*/ 2729553 h 2729553"/>
                                <a:gd name="connsiteX3" fmla="*/ 0 w 7779224"/>
                                <a:gd name="connsiteY3" fmla="*/ 2088108 h 2729553"/>
                                <a:gd name="connsiteX4" fmla="*/ 13648 w 7779224"/>
                                <a:gd name="connsiteY4" fmla="*/ 0 h 2729553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2088108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65576 w 7861115"/>
                                <a:gd name="connsiteY1" fmla="*/ 2292823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65576 w 7861115"/>
                                <a:gd name="connsiteY1" fmla="*/ 2292823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65576 w 7861115"/>
                                <a:gd name="connsiteY1" fmla="*/ 2292823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65576 w 7861115"/>
                                <a:gd name="connsiteY1" fmla="*/ 2292823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5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5 w 7861115"/>
                                <a:gd name="connsiteY1" fmla="*/ 2251877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792872"/>
                                <a:gd name="connsiteY0" fmla="*/ 0 h 3589496"/>
                                <a:gd name="connsiteX1" fmla="*/ 7779225 w 7792872"/>
                                <a:gd name="connsiteY1" fmla="*/ 2251877 h 3589496"/>
                                <a:gd name="connsiteX2" fmla="*/ 7792872 w 7792872"/>
                                <a:gd name="connsiteY2" fmla="*/ 2347444 h 3589496"/>
                                <a:gd name="connsiteX3" fmla="*/ 0 w 7792872"/>
                                <a:gd name="connsiteY3" fmla="*/ 3589496 h 3589496"/>
                                <a:gd name="connsiteX4" fmla="*/ 13648 w 7792872"/>
                                <a:gd name="connsiteY4" fmla="*/ 0 h 3589496"/>
                                <a:gd name="connsiteX0" fmla="*/ 13648 w 7792872"/>
                                <a:gd name="connsiteY0" fmla="*/ 0 h 3720737"/>
                                <a:gd name="connsiteX1" fmla="*/ 7779225 w 7792872"/>
                                <a:gd name="connsiteY1" fmla="*/ 2251877 h 3720737"/>
                                <a:gd name="connsiteX2" fmla="*/ 7792872 w 7792872"/>
                                <a:gd name="connsiteY2" fmla="*/ 2347444 h 3720737"/>
                                <a:gd name="connsiteX3" fmla="*/ 0 w 7792872"/>
                                <a:gd name="connsiteY3" fmla="*/ 3589496 h 3720737"/>
                                <a:gd name="connsiteX4" fmla="*/ 13648 w 7792872"/>
                                <a:gd name="connsiteY4" fmla="*/ 0 h 3720737"/>
                                <a:gd name="connsiteX0" fmla="*/ 109185 w 7888409"/>
                                <a:gd name="connsiteY0" fmla="*/ 0 h 3237119"/>
                                <a:gd name="connsiteX1" fmla="*/ 7874762 w 7888409"/>
                                <a:gd name="connsiteY1" fmla="*/ 2251877 h 3237119"/>
                                <a:gd name="connsiteX2" fmla="*/ 7888409 w 7888409"/>
                                <a:gd name="connsiteY2" fmla="*/ 2347444 h 3237119"/>
                                <a:gd name="connsiteX3" fmla="*/ 0 w 7888409"/>
                                <a:gd name="connsiteY3" fmla="*/ 1883402 h 3237119"/>
                                <a:gd name="connsiteX4" fmla="*/ 109185 w 7888409"/>
                                <a:gd name="connsiteY4" fmla="*/ 0 h 3237119"/>
                                <a:gd name="connsiteX0" fmla="*/ 109185 w 7888409"/>
                                <a:gd name="connsiteY0" fmla="*/ 0 h 3844605"/>
                                <a:gd name="connsiteX1" fmla="*/ 7874762 w 7888409"/>
                                <a:gd name="connsiteY1" fmla="*/ 2251877 h 3844605"/>
                                <a:gd name="connsiteX2" fmla="*/ 7888409 w 7888409"/>
                                <a:gd name="connsiteY2" fmla="*/ 2347444 h 3844605"/>
                                <a:gd name="connsiteX3" fmla="*/ 0 w 7888409"/>
                                <a:gd name="connsiteY3" fmla="*/ 1883402 h 3844605"/>
                                <a:gd name="connsiteX4" fmla="*/ 109185 w 7888409"/>
                                <a:gd name="connsiteY4" fmla="*/ 0 h 3844605"/>
                                <a:gd name="connsiteX0" fmla="*/ 109185 w 7888409"/>
                                <a:gd name="connsiteY0" fmla="*/ 0 h 3755137"/>
                                <a:gd name="connsiteX1" fmla="*/ 7874762 w 7888409"/>
                                <a:gd name="connsiteY1" fmla="*/ 2251877 h 3755137"/>
                                <a:gd name="connsiteX2" fmla="*/ 7888409 w 7888409"/>
                                <a:gd name="connsiteY2" fmla="*/ 2347444 h 3755137"/>
                                <a:gd name="connsiteX3" fmla="*/ 0 w 7888409"/>
                                <a:gd name="connsiteY3" fmla="*/ 1883402 h 3755137"/>
                                <a:gd name="connsiteX4" fmla="*/ 109185 w 7888409"/>
                                <a:gd name="connsiteY4" fmla="*/ 0 h 3755137"/>
                                <a:gd name="connsiteX0" fmla="*/ 1313 w 7780537"/>
                                <a:gd name="connsiteY0" fmla="*/ 0 h 3504631"/>
                                <a:gd name="connsiteX1" fmla="*/ 7766890 w 7780537"/>
                                <a:gd name="connsiteY1" fmla="*/ 2251877 h 3504631"/>
                                <a:gd name="connsiteX2" fmla="*/ 7780537 w 7780537"/>
                                <a:gd name="connsiteY2" fmla="*/ 2347444 h 3504631"/>
                                <a:gd name="connsiteX3" fmla="*/ 1316 w 7780537"/>
                                <a:gd name="connsiteY3" fmla="*/ 1105400 h 3504631"/>
                                <a:gd name="connsiteX4" fmla="*/ 1313 w 7780537"/>
                                <a:gd name="connsiteY4" fmla="*/ 0 h 3504631"/>
                                <a:gd name="connsiteX0" fmla="*/ 1313 w 7780537"/>
                                <a:gd name="connsiteY0" fmla="*/ 0 h 3794625"/>
                                <a:gd name="connsiteX1" fmla="*/ 7766890 w 7780537"/>
                                <a:gd name="connsiteY1" fmla="*/ 2251877 h 3794625"/>
                                <a:gd name="connsiteX2" fmla="*/ 7780537 w 7780537"/>
                                <a:gd name="connsiteY2" fmla="*/ 2347444 h 3794625"/>
                                <a:gd name="connsiteX3" fmla="*/ 1316 w 7780537"/>
                                <a:gd name="connsiteY3" fmla="*/ 1105400 h 3794625"/>
                                <a:gd name="connsiteX4" fmla="*/ 1313 w 7780537"/>
                                <a:gd name="connsiteY4" fmla="*/ 0 h 3794625"/>
                                <a:gd name="connsiteX0" fmla="*/ 1313 w 7780537"/>
                                <a:gd name="connsiteY0" fmla="*/ 0 h 3696485"/>
                                <a:gd name="connsiteX1" fmla="*/ 7766890 w 7780537"/>
                                <a:gd name="connsiteY1" fmla="*/ 2251877 h 3696485"/>
                                <a:gd name="connsiteX2" fmla="*/ 7780537 w 7780537"/>
                                <a:gd name="connsiteY2" fmla="*/ 2347444 h 3696485"/>
                                <a:gd name="connsiteX3" fmla="*/ 1316 w 7780537"/>
                                <a:gd name="connsiteY3" fmla="*/ 1105400 h 3696485"/>
                                <a:gd name="connsiteX4" fmla="*/ 1313 w 7780537"/>
                                <a:gd name="connsiteY4" fmla="*/ 0 h 3696485"/>
                                <a:gd name="connsiteX0" fmla="*/ 1313 w 7780537"/>
                                <a:gd name="connsiteY0" fmla="*/ 0 h 3530541"/>
                                <a:gd name="connsiteX1" fmla="*/ 7766890 w 7780537"/>
                                <a:gd name="connsiteY1" fmla="*/ 2251877 h 3530541"/>
                                <a:gd name="connsiteX2" fmla="*/ 7780537 w 7780537"/>
                                <a:gd name="connsiteY2" fmla="*/ 2347444 h 3530541"/>
                                <a:gd name="connsiteX3" fmla="*/ 1316 w 7780537"/>
                                <a:gd name="connsiteY3" fmla="*/ 1105400 h 3530541"/>
                                <a:gd name="connsiteX4" fmla="*/ 1313 w 7780537"/>
                                <a:gd name="connsiteY4" fmla="*/ 0 h 3530541"/>
                                <a:gd name="connsiteX0" fmla="*/ 1313 w 7780537"/>
                                <a:gd name="connsiteY0" fmla="*/ 0 h 3577851"/>
                                <a:gd name="connsiteX1" fmla="*/ 7766890 w 7780537"/>
                                <a:gd name="connsiteY1" fmla="*/ 2251877 h 3577851"/>
                                <a:gd name="connsiteX2" fmla="*/ 7780537 w 7780537"/>
                                <a:gd name="connsiteY2" fmla="*/ 2347444 h 3577851"/>
                                <a:gd name="connsiteX3" fmla="*/ 1316 w 7780537"/>
                                <a:gd name="connsiteY3" fmla="*/ 1105400 h 3577851"/>
                                <a:gd name="connsiteX4" fmla="*/ 1313 w 7780537"/>
                                <a:gd name="connsiteY4" fmla="*/ 0 h 3577851"/>
                                <a:gd name="connsiteX0" fmla="*/ 1313 w 7780537"/>
                                <a:gd name="connsiteY0" fmla="*/ 0 h 3643043"/>
                                <a:gd name="connsiteX1" fmla="*/ 7766890 w 7780537"/>
                                <a:gd name="connsiteY1" fmla="*/ 2251877 h 3643043"/>
                                <a:gd name="connsiteX2" fmla="*/ 7780537 w 7780537"/>
                                <a:gd name="connsiteY2" fmla="*/ 2347444 h 3643043"/>
                                <a:gd name="connsiteX3" fmla="*/ 1316 w 7780537"/>
                                <a:gd name="connsiteY3" fmla="*/ 1105400 h 3643043"/>
                                <a:gd name="connsiteX4" fmla="*/ 1313 w 7780537"/>
                                <a:gd name="connsiteY4" fmla="*/ 0 h 3643043"/>
                                <a:gd name="connsiteX0" fmla="*/ 1313 w 7780537"/>
                                <a:gd name="connsiteY0" fmla="*/ 0 h 3701657"/>
                                <a:gd name="connsiteX1" fmla="*/ 7766890 w 7780537"/>
                                <a:gd name="connsiteY1" fmla="*/ 2251877 h 3701657"/>
                                <a:gd name="connsiteX2" fmla="*/ 7780537 w 7780537"/>
                                <a:gd name="connsiteY2" fmla="*/ 2347444 h 3701657"/>
                                <a:gd name="connsiteX3" fmla="*/ 1316 w 7780537"/>
                                <a:gd name="connsiteY3" fmla="*/ 1105400 h 3701657"/>
                                <a:gd name="connsiteX4" fmla="*/ 1313 w 7780537"/>
                                <a:gd name="connsiteY4" fmla="*/ 0 h 3701657"/>
                                <a:gd name="connsiteX0" fmla="*/ 1313 w 7780537"/>
                                <a:gd name="connsiteY0" fmla="*/ 0 h 3737994"/>
                                <a:gd name="connsiteX1" fmla="*/ 7766890 w 7780537"/>
                                <a:gd name="connsiteY1" fmla="*/ 2251877 h 3737994"/>
                                <a:gd name="connsiteX2" fmla="*/ 7780537 w 7780537"/>
                                <a:gd name="connsiteY2" fmla="*/ 2347444 h 3737994"/>
                                <a:gd name="connsiteX3" fmla="*/ 1316 w 7780537"/>
                                <a:gd name="connsiteY3" fmla="*/ 1105400 h 3737994"/>
                                <a:gd name="connsiteX4" fmla="*/ 1313 w 7780537"/>
                                <a:gd name="connsiteY4" fmla="*/ 0 h 3737994"/>
                                <a:gd name="connsiteX0" fmla="*/ 1485 w 7780709"/>
                                <a:gd name="connsiteY0" fmla="*/ 0 h 3816398"/>
                                <a:gd name="connsiteX1" fmla="*/ 7767062 w 7780709"/>
                                <a:gd name="connsiteY1" fmla="*/ 2251877 h 3816398"/>
                                <a:gd name="connsiteX2" fmla="*/ 7780709 w 7780709"/>
                                <a:gd name="connsiteY2" fmla="*/ 2347444 h 3816398"/>
                                <a:gd name="connsiteX3" fmla="*/ 172 w 7780709"/>
                                <a:gd name="connsiteY3" fmla="*/ 1310139 h 3816398"/>
                                <a:gd name="connsiteX4" fmla="*/ 1485 w 7780709"/>
                                <a:gd name="connsiteY4" fmla="*/ 0 h 3816398"/>
                                <a:gd name="connsiteX0" fmla="*/ 1485 w 7780709"/>
                                <a:gd name="connsiteY0" fmla="*/ 0 h 3773646"/>
                                <a:gd name="connsiteX1" fmla="*/ 7767062 w 7780709"/>
                                <a:gd name="connsiteY1" fmla="*/ 2251877 h 3773646"/>
                                <a:gd name="connsiteX2" fmla="*/ 7780709 w 7780709"/>
                                <a:gd name="connsiteY2" fmla="*/ 2347444 h 3773646"/>
                                <a:gd name="connsiteX3" fmla="*/ 172 w 7780709"/>
                                <a:gd name="connsiteY3" fmla="*/ 1310139 h 3773646"/>
                                <a:gd name="connsiteX4" fmla="*/ 1485 w 7780709"/>
                                <a:gd name="connsiteY4" fmla="*/ 0 h 3773646"/>
                                <a:gd name="connsiteX0" fmla="*/ 1485 w 7780709"/>
                                <a:gd name="connsiteY0" fmla="*/ 0 h 3647431"/>
                                <a:gd name="connsiteX1" fmla="*/ 7767062 w 7780709"/>
                                <a:gd name="connsiteY1" fmla="*/ 2251877 h 3647431"/>
                                <a:gd name="connsiteX2" fmla="*/ 7780709 w 7780709"/>
                                <a:gd name="connsiteY2" fmla="*/ 2347444 h 3647431"/>
                                <a:gd name="connsiteX3" fmla="*/ 172 w 7780709"/>
                                <a:gd name="connsiteY3" fmla="*/ 1310139 h 3647431"/>
                                <a:gd name="connsiteX4" fmla="*/ 1485 w 7780709"/>
                                <a:gd name="connsiteY4" fmla="*/ 0 h 364743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780709" h="3647431">
                                  <a:moveTo>
                                    <a:pt x="1485" y="0"/>
                                  </a:moveTo>
                                  <a:cubicBezTo>
                                    <a:pt x="2235147" y="4208370"/>
                                    <a:pt x="6488797" y="3161878"/>
                                    <a:pt x="7767062" y="2251877"/>
                                  </a:cubicBezTo>
                                  <a:lnTo>
                                    <a:pt x="7780709" y="2347444"/>
                                  </a:lnTo>
                                  <a:cubicBezTo>
                                    <a:pt x="5442396" y="4331192"/>
                                    <a:pt x="1888061" y="4090071"/>
                                    <a:pt x="172" y="1310139"/>
                                  </a:cubicBezTo>
                                  <a:cubicBezTo>
                                    <a:pt x="4721" y="614103"/>
                                    <a:pt x="-3064" y="696036"/>
                                    <a:pt x="1485" y="0"/>
                                  </a:cubicBez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D2D3D5"/>
                                </a:gs>
                                <a:gs pos="67000">
                                  <a:schemeClr val="bg1">
                                    <a:alpha val="0"/>
                                  </a:schemeClr>
                                </a:gs>
                              </a:gsLst>
                              <a:lin ang="3000000" scaled="0"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Moon 6"/>
                          <wps:cNvSpPr/>
                          <wps:spPr>
                            <a:xfrm rot="4500000">
                              <a:off x="6275388" y="-87313"/>
                              <a:ext cx="2086766" cy="4804708"/>
                            </a:xfrm>
                            <a:prstGeom prst="moon">
                              <a:avLst>
                                <a:gd name="adj" fmla="val 25946"/>
                              </a:avLst>
                            </a:prstGeom>
                            <a:solidFill>
                              <a:srgbClr val="1E659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Freeform: Shape 7"/>
                          <wps:cNvSpPr/>
                          <wps:spPr>
                            <a:xfrm>
                              <a:off x="0" y="1600200"/>
                              <a:ext cx="7780709" cy="3647431"/>
                            </a:xfrm>
                            <a:custGeom>
                              <a:avLst/>
                              <a:gdLst>
                                <a:gd name="connsiteX0" fmla="*/ 13648 w 7779224"/>
                                <a:gd name="connsiteY0" fmla="*/ 0 h 2729553"/>
                                <a:gd name="connsiteX1" fmla="*/ 7779224 w 7779224"/>
                                <a:gd name="connsiteY1" fmla="*/ 2306472 h 2729553"/>
                                <a:gd name="connsiteX2" fmla="*/ 7779224 w 7779224"/>
                                <a:gd name="connsiteY2" fmla="*/ 2729553 h 2729553"/>
                                <a:gd name="connsiteX3" fmla="*/ 0 w 7779224"/>
                                <a:gd name="connsiteY3" fmla="*/ 2088108 h 2729553"/>
                                <a:gd name="connsiteX4" fmla="*/ 13648 w 7779224"/>
                                <a:gd name="connsiteY4" fmla="*/ 0 h 2729553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2088108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4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65576 w 7861115"/>
                                <a:gd name="connsiteY1" fmla="*/ 2292823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65576 w 7861115"/>
                                <a:gd name="connsiteY1" fmla="*/ 2292823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65576 w 7861115"/>
                                <a:gd name="connsiteY1" fmla="*/ 2292823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65576 w 7861115"/>
                                <a:gd name="connsiteY1" fmla="*/ 2292823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5 w 7861115"/>
                                <a:gd name="connsiteY1" fmla="*/ 2306472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861115"/>
                                <a:gd name="connsiteY0" fmla="*/ 0 h 4968050"/>
                                <a:gd name="connsiteX1" fmla="*/ 7779225 w 7861115"/>
                                <a:gd name="connsiteY1" fmla="*/ 2251877 h 4968050"/>
                                <a:gd name="connsiteX2" fmla="*/ 7861115 w 7861115"/>
                                <a:gd name="connsiteY2" fmla="*/ 4968050 h 4968050"/>
                                <a:gd name="connsiteX3" fmla="*/ 0 w 7861115"/>
                                <a:gd name="connsiteY3" fmla="*/ 3589496 h 4968050"/>
                                <a:gd name="connsiteX4" fmla="*/ 13648 w 7861115"/>
                                <a:gd name="connsiteY4" fmla="*/ 0 h 4968050"/>
                                <a:gd name="connsiteX0" fmla="*/ 13648 w 7792872"/>
                                <a:gd name="connsiteY0" fmla="*/ 0 h 3589496"/>
                                <a:gd name="connsiteX1" fmla="*/ 7779225 w 7792872"/>
                                <a:gd name="connsiteY1" fmla="*/ 2251877 h 3589496"/>
                                <a:gd name="connsiteX2" fmla="*/ 7792872 w 7792872"/>
                                <a:gd name="connsiteY2" fmla="*/ 2347444 h 3589496"/>
                                <a:gd name="connsiteX3" fmla="*/ 0 w 7792872"/>
                                <a:gd name="connsiteY3" fmla="*/ 3589496 h 3589496"/>
                                <a:gd name="connsiteX4" fmla="*/ 13648 w 7792872"/>
                                <a:gd name="connsiteY4" fmla="*/ 0 h 3589496"/>
                                <a:gd name="connsiteX0" fmla="*/ 13648 w 7792872"/>
                                <a:gd name="connsiteY0" fmla="*/ 0 h 3720737"/>
                                <a:gd name="connsiteX1" fmla="*/ 7779225 w 7792872"/>
                                <a:gd name="connsiteY1" fmla="*/ 2251877 h 3720737"/>
                                <a:gd name="connsiteX2" fmla="*/ 7792872 w 7792872"/>
                                <a:gd name="connsiteY2" fmla="*/ 2347444 h 3720737"/>
                                <a:gd name="connsiteX3" fmla="*/ 0 w 7792872"/>
                                <a:gd name="connsiteY3" fmla="*/ 3589496 h 3720737"/>
                                <a:gd name="connsiteX4" fmla="*/ 13648 w 7792872"/>
                                <a:gd name="connsiteY4" fmla="*/ 0 h 3720737"/>
                                <a:gd name="connsiteX0" fmla="*/ 109185 w 7888409"/>
                                <a:gd name="connsiteY0" fmla="*/ 0 h 3237119"/>
                                <a:gd name="connsiteX1" fmla="*/ 7874762 w 7888409"/>
                                <a:gd name="connsiteY1" fmla="*/ 2251877 h 3237119"/>
                                <a:gd name="connsiteX2" fmla="*/ 7888409 w 7888409"/>
                                <a:gd name="connsiteY2" fmla="*/ 2347444 h 3237119"/>
                                <a:gd name="connsiteX3" fmla="*/ 0 w 7888409"/>
                                <a:gd name="connsiteY3" fmla="*/ 1883402 h 3237119"/>
                                <a:gd name="connsiteX4" fmla="*/ 109185 w 7888409"/>
                                <a:gd name="connsiteY4" fmla="*/ 0 h 3237119"/>
                                <a:gd name="connsiteX0" fmla="*/ 109185 w 7888409"/>
                                <a:gd name="connsiteY0" fmla="*/ 0 h 3844605"/>
                                <a:gd name="connsiteX1" fmla="*/ 7874762 w 7888409"/>
                                <a:gd name="connsiteY1" fmla="*/ 2251877 h 3844605"/>
                                <a:gd name="connsiteX2" fmla="*/ 7888409 w 7888409"/>
                                <a:gd name="connsiteY2" fmla="*/ 2347444 h 3844605"/>
                                <a:gd name="connsiteX3" fmla="*/ 0 w 7888409"/>
                                <a:gd name="connsiteY3" fmla="*/ 1883402 h 3844605"/>
                                <a:gd name="connsiteX4" fmla="*/ 109185 w 7888409"/>
                                <a:gd name="connsiteY4" fmla="*/ 0 h 3844605"/>
                                <a:gd name="connsiteX0" fmla="*/ 109185 w 7888409"/>
                                <a:gd name="connsiteY0" fmla="*/ 0 h 3755137"/>
                                <a:gd name="connsiteX1" fmla="*/ 7874762 w 7888409"/>
                                <a:gd name="connsiteY1" fmla="*/ 2251877 h 3755137"/>
                                <a:gd name="connsiteX2" fmla="*/ 7888409 w 7888409"/>
                                <a:gd name="connsiteY2" fmla="*/ 2347444 h 3755137"/>
                                <a:gd name="connsiteX3" fmla="*/ 0 w 7888409"/>
                                <a:gd name="connsiteY3" fmla="*/ 1883402 h 3755137"/>
                                <a:gd name="connsiteX4" fmla="*/ 109185 w 7888409"/>
                                <a:gd name="connsiteY4" fmla="*/ 0 h 3755137"/>
                                <a:gd name="connsiteX0" fmla="*/ 1313 w 7780537"/>
                                <a:gd name="connsiteY0" fmla="*/ 0 h 3504631"/>
                                <a:gd name="connsiteX1" fmla="*/ 7766890 w 7780537"/>
                                <a:gd name="connsiteY1" fmla="*/ 2251877 h 3504631"/>
                                <a:gd name="connsiteX2" fmla="*/ 7780537 w 7780537"/>
                                <a:gd name="connsiteY2" fmla="*/ 2347444 h 3504631"/>
                                <a:gd name="connsiteX3" fmla="*/ 1316 w 7780537"/>
                                <a:gd name="connsiteY3" fmla="*/ 1105400 h 3504631"/>
                                <a:gd name="connsiteX4" fmla="*/ 1313 w 7780537"/>
                                <a:gd name="connsiteY4" fmla="*/ 0 h 3504631"/>
                                <a:gd name="connsiteX0" fmla="*/ 1313 w 7780537"/>
                                <a:gd name="connsiteY0" fmla="*/ 0 h 3794625"/>
                                <a:gd name="connsiteX1" fmla="*/ 7766890 w 7780537"/>
                                <a:gd name="connsiteY1" fmla="*/ 2251877 h 3794625"/>
                                <a:gd name="connsiteX2" fmla="*/ 7780537 w 7780537"/>
                                <a:gd name="connsiteY2" fmla="*/ 2347444 h 3794625"/>
                                <a:gd name="connsiteX3" fmla="*/ 1316 w 7780537"/>
                                <a:gd name="connsiteY3" fmla="*/ 1105400 h 3794625"/>
                                <a:gd name="connsiteX4" fmla="*/ 1313 w 7780537"/>
                                <a:gd name="connsiteY4" fmla="*/ 0 h 3794625"/>
                                <a:gd name="connsiteX0" fmla="*/ 1313 w 7780537"/>
                                <a:gd name="connsiteY0" fmla="*/ 0 h 3696485"/>
                                <a:gd name="connsiteX1" fmla="*/ 7766890 w 7780537"/>
                                <a:gd name="connsiteY1" fmla="*/ 2251877 h 3696485"/>
                                <a:gd name="connsiteX2" fmla="*/ 7780537 w 7780537"/>
                                <a:gd name="connsiteY2" fmla="*/ 2347444 h 3696485"/>
                                <a:gd name="connsiteX3" fmla="*/ 1316 w 7780537"/>
                                <a:gd name="connsiteY3" fmla="*/ 1105400 h 3696485"/>
                                <a:gd name="connsiteX4" fmla="*/ 1313 w 7780537"/>
                                <a:gd name="connsiteY4" fmla="*/ 0 h 3696485"/>
                                <a:gd name="connsiteX0" fmla="*/ 1313 w 7780537"/>
                                <a:gd name="connsiteY0" fmla="*/ 0 h 3530541"/>
                                <a:gd name="connsiteX1" fmla="*/ 7766890 w 7780537"/>
                                <a:gd name="connsiteY1" fmla="*/ 2251877 h 3530541"/>
                                <a:gd name="connsiteX2" fmla="*/ 7780537 w 7780537"/>
                                <a:gd name="connsiteY2" fmla="*/ 2347444 h 3530541"/>
                                <a:gd name="connsiteX3" fmla="*/ 1316 w 7780537"/>
                                <a:gd name="connsiteY3" fmla="*/ 1105400 h 3530541"/>
                                <a:gd name="connsiteX4" fmla="*/ 1313 w 7780537"/>
                                <a:gd name="connsiteY4" fmla="*/ 0 h 3530541"/>
                                <a:gd name="connsiteX0" fmla="*/ 1313 w 7780537"/>
                                <a:gd name="connsiteY0" fmla="*/ 0 h 3577851"/>
                                <a:gd name="connsiteX1" fmla="*/ 7766890 w 7780537"/>
                                <a:gd name="connsiteY1" fmla="*/ 2251877 h 3577851"/>
                                <a:gd name="connsiteX2" fmla="*/ 7780537 w 7780537"/>
                                <a:gd name="connsiteY2" fmla="*/ 2347444 h 3577851"/>
                                <a:gd name="connsiteX3" fmla="*/ 1316 w 7780537"/>
                                <a:gd name="connsiteY3" fmla="*/ 1105400 h 3577851"/>
                                <a:gd name="connsiteX4" fmla="*/ 1313 w 7780537"/>
                                <a:gd name="connsiteY4" fmla="*/ 0 h 3577851"/>
                                <a:gd name="connsiteX0" fmla="*/ 1313 w 7780537"/>
                                <a:gd name="connsiteY0" fmla="*/ 0 h 3643043"/>
                                <a:gd name="connsiteX1" fmla="*/ 7766890 w 7780537"/>
                                <a:gd name="connsiteY1" fmla="*/ 2251877 h 3643043"/>
                                <a:gd name="connsiteX2" fmla="*/ 7780537 w 7780537"/>
                                <a:gd name="connsiteY2" fmla="*/ 2347444 h 3643043"/>
                                <a:gd name="connsiteX3" fmla="*/ 1316 w 7780537"/>
                                <a:gd name="connsiteY3" fmla="*/ 1105400 h 3643043"/>
                                <a:gd name="connsiteX4" fmla="*/ 1313 w 7780537"/>
                                <a:gd name="connsiteY4" fmla="*/ 0 h 3643043"/>
                                <a:gd name="connsiteX0" fmla="*/ 1313 w 7780537"/>
                                <a:gd name="connsiteY0" fmla="*/ 0 h 3701657"/>
                                <a:gd name="connsiteX1" fmla="*/ 7766890 w 7780537"/>
                                <a:gd name="connsiteY1" fmla="*/ 2251877 h 3701657"/>
                                <a:gd name="connsiteX2" fmla="*/ 7780537 w 7780537"/>
                                <a:gd name="connsiteY2" fmla="*/ 2347444 h 3701657"/>
                                <a:gd name="connsiteX3" fmla="*/ 1316 w 7780537"/>
                                <a:gd name="connsiteY3" fmla="*/ 1105400 h 3701657"/>
                                <a:gd name="connsiteX4" fmla="*/ 1313 w 7780537"/>
                                <a:gd name="connsiteY4" fmla="*/ 0 h 3701657"/>
                                <a:gd name="connsiteX0" fmla="*/ 1313 w 7780537"/>
                                <a:gd name="connsiteY0" fmla="*/ 0 h 3737994"/>
                                <a:gd name="connsiteX1" fmla="*/ 7766890 w 7780537"/>
                                <a:gd name="connsiteY1" fmla="*/ 2251877 h 3737994"/>
                                <a:gd name="connsiteX2" fmla="*/ 7780537 w 7780537"/>
                                <a:gd name="connsiteY2" fmla="*/ 2347444 h 3737994"/>
                                <a:gd name="connsiteX3" fmla="*/ 1316 w 7780537"/>
                                <a:gd name="connsiteY3" fmla="*/ 1105400 h 3737994"/>
                                <a:gd name="connsiteX4" fmla="*/ 1313 w 7780537"/>
                                <a:gd name="connsiteY4" fmla="*/ 0 h 3737994"/>
                                <a:gd name="connsiteX0" fmla="*/ 1485 w 7780709"/>
                                <a:gd name="connsiteY0" fmla="*/ 0 h 3816398"/>
                                <a:gd name="connsiteX1" fmla="*/ 7767062 w 7780709"/>
                                <a:gd name="connsiteY1" fmla="*/ 2251877 h 3816398"/>
                                <a:gd name="connsiteX2" fmla="*/ 7780709 w 7780709"/>
                                <a:gd name="connsiteY2" fmla="*/ 2347444 h 3816398"/>
                                <a:gd name="connsiteX3" fmla="*/ 172 w 7780709"/>
                                <a:gd name="connsiteY3" fmla="*/ 1310139 h 3816398"/>
                                <a:gd name="connsiteX4" fmla="*/ 1485 w 7780709"/>
                                <a:gd name="connsiteY4" fmla="*/ 0 h 3816398"/>
                                <a:gd name="connsiteX0" fmla="*/ 1485 w 7780709"/>
                                <a:gd name="connsiteY0" fmla="*/ 0 h 3773646"/>
                                <a:gd name="connsiteX1" fmla="*/ 7767062 w 7780709"/>
                                <a:gd name="connsiteY1" fmla="*/ 2251877 h 3773646"/>
                                <a:gd name="connsiteX2" fmla="*/ 7780709 w 7780709"/>
                                <a:gd name="connsiteY2" fmla="*/ 2347444 h 3773646"/>
                                <a:gd name="connsiteX3" fmla="*/ 172 w 7780709"/>
                                <a:gd name="connsiteY3" fmla="*/ 1310139 h 3773646"/>
                                <a:gd name="connsiteX4" fmla="*/ 1485 w 7780709"/>
                                <a:gd name="connsiteY4" fmla="*/ 0 h 3773646"/>
                                <a:gd name="connsiteX0" fmla="*/ 1485 w 7780709"/>
                                <a:gd name="connsiteY0" fmla="*/ 0 h 3647431"/>
                                <a:gd name="connsiteX1" fmla="*/ 7767062 w 7780709"/>
                                <a:gd name="connsiteY1" fmla="*/ 2251877 h 3647431"/>
                                <a:gd name="connsiteX2" fmla="*/ 7780709 w 7780709"/>
                                <a:gd name="connsiteY2" fmla="*/ 2347444 h 3647431"/>
                                <a:gd name="connsiteX3" fmla="*/ 172 w 7780709"/>
                                <a:gd name="connsiteY3" fmla="*/ 1310139 h 3647431"/>
                                <a:gd name="connsiteX4" fmla="*/ 1485 w 7780709"/>
                                <a:gd name="connsiteY4" fmla="*/ 0 h 364743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780709" h="3647431">
                                  <a:moveTo>
                                    <a:pt x="1485" y="0"/>
                                  </a:moveTo>
                                  <a:cubicBezTo>
                                    <a:pt x="2235147" y="4208370"/>
                                    <a:pt x="6488797" y="3161878"/>
                                    <a:pt x="7767062" y="2251877"/>
                                  </a:cubicBezTo>
                                  <a:lnTo>
                                    <a:pt x="7780709" y="2347444"/>
                                  </a:lnTo>
                                  <a:cubicBezTo>
                                    <a:pt x="5442396" y="4331192"/>
                                    <a:pt x="1888061" y="4090071"/>
                                    <a:pt x="172" y="1310139"/>
                                  </a:cubicBezTo>
                                  <a:cubicBezTo>
                                    <a:pt x="4721" y="614103"/>
                                    <a:pt x="-3064" y="696036"/>
                                    <a:pt x="1485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1E659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Moon 8"/>
                          <wps:cNvSpPr/>
                          <wps:spPr>
                            <a:xfrm rot="900000">
                              <a:off x="3419475" y="2686050"/>
                              <a:ext cx="1262021" cy="2905755"/>
                            </a:xfrm>
                            <a:prstGeom prst="moon">
                              <a:avLst>
                                <a:gd name="adj" fmla="val 25946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3" name="Picture 3" descr="Case study concept with modern isometric or 3d style vector illustration Premium Vector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263" r="14263"/>
                          <a:stretch/>
                        </pic:blipFill>
                        <pic:spPr bwMode="auto">
                          <a:xfrm>
                            <a:off x="3943347" y="3152775"/>
                            <a:ext cx="2962275" cy="2962275"/>
                          </a:xfrm>
                          <a:prstGeom prst="ellipse">
                            <a:avLst/>
                          </a:prstGeom>
                          <a:noFill/>
                          <a:ln w="76200">
                            <a:solidFill>
                              <a:srgbClr val="1E659B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BC93C75" id="Group 256772" o:spid="_x0000_s1026" style="position:absolute;margin-left:0;margin-top:11pt;width:765.4pt;height:481.5pt;z-index:251661312;mso-position-horizontal:left;mso-position-horizontal-relative:page" coordorigin="" coordsize="97205,611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/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">
                <v:group id="Group 2" o:spid="_x0000_s1027" style="position:absolute;width:97205;height:55911" coordsize="97211,559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type id="_x0000_t184" coordsize="21600,21600" o:spt="184" adj="10800" path="m21600,qx,10800,21600,21600wa@0@10@6@11,21600,21600,21600,xe">
                    <v:stroke joinstyle="miter"/>
                    <v:formulas>
                      <v:f eqn="val #0"/>
                      <v:f eqn="sum 21600 0 #0"/>
                      <v:f eqn="prod #0 #0 @1"/>
                      <v:f eqn="prod 21600 21600 @1"/>
                      <v:f eqn="prod @3 2 1"/>
                      <v:f eqn="sum @4 0 @2"/>
                      <v:f eqn="sum @5 0 #0"/>
                      <v:f eqn="prod @5 1 2"/>
                      <v:f eqn="sum @7 0 #0"/>
                      <v:f eqn="prod @8 1 2"/>
                      <v:f eqn="sum 10800 0 @9"/>
                      <v:f eqn="sum @9 10800 0"/>
                      <v:f eqn="prod #0 9598 32768"/>
                      <v:f eqn="sum 21600 0 @12"/>
                      <v:f eqn="ellipse @13 21600 10800"/>
                      <v:f eqn="sum 10800 0 @14"/>
                      <v:f eqn="sum @14 10800 0"/>
                    </v:formulas>
                    <v:path o:connecttype="custom" o:connectlocs="21600,0;0,10800;21600,21600;@0,10800" o:connectangles="270,180,90,0" textboxrect="@12,@15,@0,@16"/>
                    <v:handles>
                      <v:h position="#0,center" xrange="0,18900"/>
                    </v:handles>
                  </v:shapetype>
                  <v:shape id="Moon 4" o:spid="_x0000_s1028" type="#_x0000_t184" style="position:absolute;left:62754;top:-5922;width:20867;height:48047;rotation: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" adj="5604" fillcolor="#d2d3d5" stroked="f" strokeweight="1pt">
                    <v:fill opacity="0" color2="white [3212]" angle="40" colors="0 #d2d3d5;29491f #d2d3d5" focus="100%" type="gradient">
                      <o:fill v:ext="view" type="gradientUnscaled"/>
                    </v:fill>
                  </v:shape>
                  <v:shape id="Freeform: Shape 5" o:spid="_x0000_s1029" style="position:absolute;left:95;width:77807;height:46291;visibility:visible;mso-wrap-style:square;v-text-anchor:middle" coordsize="7780709,3647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" path="m1485,c2235147,4208370,6488797,3161878,7767062,2251877r13647,95567c5442396,4331192,1888061,4090071,172,1310139,4721,614103,-3064,696036,1485,xe" fillcolor="#d2d3d5" stroked="f" strokeweight="1pt">
                    <v:fill opacity="0" color2="white [3212]" angle="40" colors="0 #d2d3d5;43909f white" focus="100%" type="gradient">
                      <o:fill v:ext="view" type="gradientUnscaled"/>
                    </v:fill>
                    <v:stroke joinstyle="miter"/>
                    <v:path arrowok="t" o:connecttype="custom" o:connectlocs="1485,0;7767062,2857977;7780709,2979266;172,1662767;1485,0" o:connectangles="0,0,0,0,0"/>
                  </v:shape>
                  <v:shape id="Moon 6" o:spid="_x0000_s1030" type="#_x0000_t184" style="position:absolute;left:62754;top:-874;width:20868;height:48047;rotation: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" adj="5604" fillcolor="#1e659b" stroked="f" strokeweight="1pt"/>
                  <v:shape id="Freeform: Shape 7" o:spid="_x0000_s1031" style="position:absolute;top:16002;width:77807;height:36474;visibility:visible;mso-wrap-style:square;v-text-anchor:middle" coordsize="7780709,3647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" path="m1485,c2235147,4208370,6488797,3161878,7767062,2251877r13647,95567c5442396,4331192,1888061,4090071,172,1310139,4721,614103,-3064,696036,1485,xe" fillcolor="#1e659b" stroked="f" strokeweight="1pt">
                    <v:stroke joinstyle="miter"/>
                    <v:path arrowok="t" o:connecttype="custom" o:connectlocs="1485,0;7767062,2251877;7780709,2347444;172,1310139;1485,0" o:connectangles="0,0,0,0,0"/>
                  </v:shape>
                  <v:shape id="Moon 8" o:spid="_x0000_s1032" type="#_x0000_t184" style="position:absolute;left:34194;top:26860;width:12620;height:29058;rotation: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" adj="5604" fillcolor="white [3212]" stroked="f" strokeweight="1pt"/>
                </v:group>
                <v:shape id="Picture 3" o:spid="_x0000_s1033" type="#_x0000_t75" alt="Case study concept with modern isometric or 3d style vector illustration Premium Vector" style="position:absolute;left:39433;top:31527;width:29623;height:296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" stroked="t" strokecolor="#1e659b" strokeweight="6pt">
                  <v:imagedata r:id="rId10" o:title="Case study concept with modern isometric or 3d style vector illustration Premium Vector" cropleft="9347f" cropright="9347f"/>
                  <v:path arrowok="t"/>
                </v:shape>
                <w10:wrap anchorx="page"/>
              </v:group>
            </w:pict>
          </mc:Fallback>
        </mc:AlternateContent>
      </w: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8E7A9C">
      <w:pPr>
        <w:tabs>
          <w:tab w:val="left" w:pos="3171"/>
        </w:tabs>
        <w:rPr>
          <w:rtl/>
        </w:rPr>
      </w:pPr>
      <w:bookmarkStart w:id="0" w:name="_Hlk99121985"/>
      <w:bookmarkEnd w:id="0"/>
    </w:p>
    <w:p w:rsidR="00F53D08" w:rsidRPr="00F53D08" w:rsidRDefault="00EE1DEA" w:rsidP="00F53D08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A75585" wp14:editId="7A89EC1E">
                <wp:simplePos x="0" y="0"/>
                <wp:positionH relativeFrom="margin">
                  <wp:align>center</wp:align>
                </wp:positionH>
                <wp:positionV relativeFrom="paragraph">
                  <wp:posOffset>6266180</wp:posOffset>
                </wp:positionV>
                <wp:extent cx="8162925" cy="332105"/>
                <wp:effectExtent l="0" t="0" r="28575" b="10795"/>
                <wp:wrapNone/>
                <wp:docPr id="256771" name="Rectangle 2567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62925" cy="332105"/>
                        </a:xfrm>
                        <a:prstGeom prst="rect">
                          <a:avLst/>
                        </a:prstGeom>
                        <a:solidFill>
                          <a:srgbClr val="1E659B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195BB77" id="Rectangle 256771" o:spid="_x0000_s1026" style="position:absolute;margin-left:0;margin-top:493.4pt;width:642.75pt;height:26.15pt;z-index:25166540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" fillcolor="#1e659b" strokecolor="#1f3763 [1604]" strokeweight="1pt">
                <w10:wrap anchorx="margin"/>
              </v:rect>
            </w:pict>
          </mc:Fallback>
        </mc:AlternateContent>
      </w:r>
    </w:p>
    <w:p w:rsidR="00E4514E" w:rsidRDefault="00E4514E" w:rsidP="00B37BEB">
      <w:pPr>
        <w:spacing w:line="276" w:lineRule="auto"/>
        <w:rPr>
          <w:sz w:val="40"/>
          <w:szCs w:val="44"/>
          <w:rtl/>
          <w:lang w:bidi="ar-SY"/>
        </w:rPr>
        <w:sectPr w:rsidR="00E4514E" w:rsidSect="00F776CF">
          <w:headerReference w:type="first" r:id="rId11"/>
          <w:footerReference w:type="first" r:id="rId12"/>
          <w:pgSz w:w="11906" w:h="16838" w:code="9"/>
          <w:pgMar w:top="1440" w:right="1440" w:bottom="1440" w:left="1440" w:header="720" w:footer="397" w:gutter="0"/>
          <w:pgNumType w:start="0"/>
          <w:cols w:space="720"/>
          <w:docGrid w:linePitch="381"/>
        </w:sectPr>
      </w:pPr>
    </w:p>
    <w:p w:rsidR="001E1BF1" w:rsidRPr="00605EF0" w:rsidRDefault="00EE1DEA" w:rsidP="001E1BF1">
      <w:pPr>
        <w:jc w:val="center"/>
        <w:rPr>
          <w:rStyle w:val="Hyperlink"/>
          <w:rFonts w:ascii="Adobe Arabic" w:hAnsi="Adobe Arabic" w:cs="Adobe Arabic"/>
          <w:b/>
          <w:bCs/>
          <w:sz w:val="44"/>
          <w:szCs w:val="44"/>
        </w:rPr>
      </w:pPr>
      <w:r w:rsidRPr="00605EF0">
        <w:rPr>
          <w:rStyle w:val="Hyperlink"/>
          <w:rFonts w:ascii="Adobe Arabic" w:hAnsi="Adobe Arabic" w:cs="Adobe Arabic"/>
          <w:b/>
          <w:bCs/>
          <w:sz w:val="44"/>
          <w:szCs w:val="44"/>
          <w:rtl/>
        </w:rPr>
        <w:lastRenderedPageBreak/>
        <w:t xml:space="preserve"> </w:t>
      </w:r>
      <w:r w:rsidR="001E1BF1" w:rsidRPr="00605EF0">
        <w:rPr>
          <w:rStyle w:val="Hyperlink"/>
          <w:rFonts w:ascii="Adobe Arabic" w:hAnsi="Adobe Arabic" w:cs="Adobe Arabic"/>
          <w:b/>
          <w:bCs/>
          <w:sz w:val="44"/>
          <w:szCs w:val="44"/>
          <w:rtl/>
        </w:rPr>
        <w:t>نموذج تقييم الدورة</w:t>
      </w:r>
    </w:p>
    <w:p w:rsidR="001E1BF1" w:rsidRPr="00605EF0" w:rsidRDefault="001E1BF1" w:rsidP="00C73104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 xml:space="preserve">اسم </w:t>
      </w:r>
      <w:r w:rsidR="00C73104">
        <w:rPr>
          <w:rFonts w:ascii="Sakkal Majalla" w:hAnsi="Sakkal Majalla" w:cs="Sakkal Majalla" w:hint="cs"/>
          <w:b/>
          <w:bCs/>
          <w:color w:val="002060"/>
          <w:sz w:val="34"/>
          <w:szCs w:val="34"/>
          <w:rtl/>
          <w:lang w:bidi="ar-EG"/>
        </w:rPr>
        <w:t>المدرب</w:t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: ............................</w:t>
      </w:r>
    </w:p>
    <w:p w:rsidR="001E1BF1" w:rsidRPr="00605EF0" w:rsidRDefault="001E1BF1" w:rsidP="001E1BF1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اسم الدورة: ............................</w:t>
      </w:r>
    </w:p>
    <w:p w:rsidR="001E1BF1" w:rsidRPr="00605EF0" w:rsidRDefault="001E1BF1" w:rsidP="00C73104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 xml:space="preserve">اسم </w:t>
      </w:r>
      <w:r w:rsidR="00C73104">
        <w:rPr>
          <w:rFonts w:ascii="Sakkal Majalla" w:hAnsi="Sakkal Majalla" w:cs="Sakkal Majalla" w:hint="cs"/>
          <w:b/>
          <w:bCs/>
          <w:color w:val="002060"/>
          <w:sz w:val="34"/>
          <w:szCs w:val="34"/>
          <w:rtl/>
          <w:lang w:bidi="ar-EG"/>
        </w:rPr>
        <w:t>المشارك في</w:t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 xml:space="preserve"> التقييم (اختياري): ............................</w:t>
      </w:r>
    </w:p>
    <w:p w:rsidR="001E1BF1" w:rsidRPr="00605EF0" w:rsidRDefault="001E1BF1" w:rsidP="001E1BF1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أرجو وضع درجة كالتالي أمام كل بند: ............................</w:t>
      </w:r>
    </w:p>
    <w:p w:rsidR="001E1BF1" w:rsidRPr="00C73104" w:rsidRDefault="001E1BF1" w:rsidP="00C73104">
      <w:pPr>
        <w:pStyle w:val="ListParagraph"/>
        <w:numPr>
          <w:ilvl w:val="0"/>
          <w:numId w:val="32"/>
        </w:num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 xml:space="preserve">ضعيف </w:t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  <w:t>2-</w:t>
      </w:r>
      <w:r w:rsidR="00C73104">
        <w:rPr>
          <w:rFonts w:ascii="Sakkal Majalla" w:hAnsi="Sakkal Majalla" w:cs="Sakkal Majalla" w:hint="cs"/>
          <w:b/>
          <w:bCs/>
          <w:color w:val="002060"/>
          <w:sz w:val="34"/>
          <w:szCs w:val="34"/>
          <w:rtl/>
          <w:lang w:bidi="ar-EG"/>
        </w:rPr>
        <w:t xml:space="preserve"> </w:t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 xml:space="preserve">مقبول   </w:t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  <w:t>3-</w:t>
      </w:r>
      <w:r w:rsidR="00C73104">
        <w:rPr>
          <w:rFonts w:ascii="Sakkal Majalla" w:hAnsi="Sakkal Majalla" w:cs="Sakkal Majalla" w:hint="cs"/>
          <w:b/>
          <w:bCs/>
          <w:color w:val="002060"/>
          <w:sz w:val="34"/>
          <w:szCs w:val="34"/>
          <w:rtl/>
          <w:lang w:bidi="ar-EG"/>
        </w:rPr>
        <w:t xml:space="preserve"> </w:t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جيد</w:t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  <w:t>4 -</w:t>
      </w:r>
      <w:r w:rsidR="00C73104">
        <w:rPr>
          <w:rFonts w:ascii="Sakkal Majalla" w:hAnsi="Sakkal Majalla" w:cs="Sakkal Majalla" w:hint="cs"/>
          <w:b/>
          <w:bCs/>
          <w:color w:val="002060"/>
          <w:sz w:val="34"/>
          <w:szCs w:val="34"/>
          <w:rtl/>
          <w:lang w:bidi="ar-EG"/>
        </w:rPr>
        <w:t xml:space="preserve"> </w:t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جيد جدا</w:t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  <w:t>5-</w:t>
      </w:r>
      <w:r w:rsidR="00C73104">
        <w:rPr>
          <w:rFonts w:ascii="Sakkal Majalla" w:hAnsi="Sakkal Majalla" w:cs="Sakkal Majalla" w:hint="cs"/>
          <w:b/>
          <w:bCs/>
          <w:color w:val="002060"/>
          <w:sz w:val="34"/>
          <w:szCs w:val="34"/>
          <w:rtl/>
          <w:lang w:bidi="ar-EG"/>
        </w:rPr>
        <w:t xml:space="preserve"> </w:t>
      </w:r>
      <w:r w:rsidRPr="00C73104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ممتاز</w:t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0070C0"/>
          <w:left w:val="thinThickSmallGap" w:sz="24" w:space="0" w:color="0070C0"/>
          <w:bottom w:val="thinThickSmallGap" w:sz="24" w:space="0" w:color="0070C0"/>
          <w:right w:val="thinThickSmallGap" w:sz="24" w:space="0" w:color="0070C0"/>
          <w:insideH w:val="single" w:sz="4" w:space="0" w:color="0070C0"/>
          <w:insideV w:val="single" w:sz="4" w:space="0" w:color="0070C0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525"/>
        <w:gridCol w:w="5914"/>
        <w:gridCol w:w="1525"/>
        <w:gridCol w:w="1718"/>
      </w:tblGrid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البند</w:t>
            </w:r>
          </w:p>
        </w:tc>
        <w:tc>
          <w:tcPr>
            <w:tcW w:w="2768" w:type="pct"/>
            <w:shd w:val="clear" w:color="auto" w:fill="auto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النقاط</w:t>
            </w:r>
          </w:p>
        </w:tc>
        <w:tc>
          <w:tcPr>
            <w:tcW w:w="714" w:type="pct"/>
            <w:shd w:val="clear" w:color="auto" w:fill="auto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الدرجة</w:t>
            </w:r>
          </w:p>
        </w:tc>
        <w:tc>
          <w:tcPr>
            <w:tcW w:w="804" w:type="pct"/>
            <w:shd w:val="clear" w:color="auto" w:fill="auto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ملاحظات</w:t>
            </w:r>
          </w:p>
        </w:tc>
      </w:tr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أولا:</w:t>
            </w:r>
          </w:p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التخطيط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درجة التمكن من المادة والثقة بالنفس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مدى الترتيب وتناسق الخطبة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وضوح الهدف وحسن اختيار الموضوع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مناسبة الحديث للجمهور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ثانيا:</w:t>
            </w:r>
          </w:p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الإعداد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الاستفادة من الإمكانات المتوفرة في المكان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 الإيضاح كثيرة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 الإيضاح معدة جيدا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 الإيضاح متنوعة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عامل المحاضر مع وسائل الإيضاح جيد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ثالثا:</w:t>
            </w:r>
          </w:p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تسلسل الحديث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المقدمة قوية وواضحة وتشد الجمهور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وضوح النقاط الرئيسية والفرعية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استعمال الاستشهادات بكثرة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المعلومات جديدة ومفيدة ومقنعة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الخاتمة قوية وواضحة ومؤثرة 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:rsidR="000F243F" w:rsidRDefault="000F243F">
      <w:r>
        <w:br w:type="page"/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0070C0"/>
          <w:left w:val="thinThickSmallGap" w:sz="24" w:space="0" w:color="0070C0"/>
          <w:bottom w:val="thinThickSmallGap" w:sz="24" w:space="0" w:color="0070C0"/>
          <w:right w:val="thinThickSmallGap" w:sz="24" w:space="0" w:color="0070C0"/>
          <w:insideH w:val="single" w:sz="4" w:space="0" w:color="0070C0"/>
          <w:insideV w:val="single" w:sz="4" w:space="0" w:color="0070C0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525"/>
        <w:gridCol w:w="5914"/>
        <w:gridCol w:w="1525"/>
        <w:gridCol w:w="1718"/>
      </w:tblGrid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0F243F">
            <w:pPr>
              <w:keepNext/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lastRenderedPageBreak/>
              <w:t>رابعا:</w:t>
            </w:r>
          </w:p>
          <w:p w:rsidR="001E1BF1" w:rsidRPr="00605EF0" w:rsidRDefault="001E1BF1" w:rsidP="000F243F">
            <w:pPr>
              <w:keepNext/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الإلقاء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المظهر العام لائق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الوقوف والمشي فعال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حركات اليدين مناسبة وفعالة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تعابير الوجه مناسبة وفعالة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نظرات العينين موزعة جيدا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طبقات الصوت وتعبيراته فعالة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الوقفات بين الكلمات والجمل صحيحة 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الابتسامة والفكاهة والمرح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اللغة بسيطة ومناسبة والجمل قصيرة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الانتقال فعال بين النقاط الرئيسية والفرعية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خامسا:</w:t>
            </w:r>
          </w:p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تقييم الأداء والختام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الالتزام بالوقت ضمن المعقول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انتباه ومشاركة الجمهور مستمرة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الأسئلة والنقاش بفعالية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استماع المحاضرة للجمهور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المشاكل والمقاطعات والإزعاج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:rsidR="00301274" w:rsidRDefault="00301274" w:rsidP="00301274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:rsidR="00301274" w:rsidRPr="00396038" w:rsidRDefault="00301274" w:rsidP="00301274">
      <w:pPr>
        <w:bidi w:val="0"/>
        <w:spacing w:after="160" w:line="259" w:lineRule="auto"/>
        <w:jc w:val="left"/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br w:type="page"/>
      </w:r>
    </w:p>
    <w:p w:rsidR="001E1BF1" w:rsidRPr="00C73104" w:rsidRDefault="001E1BF1" w:rsidP="001E1BF1">
      <w:pPr>
        <w:jc w:val="center"/>
        <w:rPr>
          <w:rFonts w:ascii="Adobe Arabic" w:hAnsi="Adobe Arabic" w:cs="Adobe Arabic"/>
          <w:b/>
          <w:bCs/>
          <w:color w:val="2F5496" w:themeColor="accent1" w:themeShade="BF"/>
          <w:sz w:val="44"/>
          <w:szCs w:val="44"/>
          <w:rtl/>
          <w:lang w:bidi="ar-EG"/>
        </w:rPr>
      </w:pPr>
      <w:r w:rsidRPr="00C73104">
        <w:rPr>
          <w:rFonts w:ascii="Adobe Arabic" w:hAnsi="Adobe Arabic" w:cs="Adobe Arabic"/>
          <w:b/>
          <w:bCs/>
          <w:color w:val="2F5496" w:themeColor="accent1" w:themeShade="BF"/>
          <w:sz w:val="44"/>
          <w:szCs w:val="44"/>
          <w:rtl/>
          <w:lang w:bidi="ar-EG"/>
        </w:rPr>
        <w:lastRenderedPageBreak/>
        <w:t>نموذج التقييم العام</w:t>
      </w:r>
    </w:p>
    <w:p w:rsidR="001E1BF1" w:rsidRPr="00396038" w:rsidRDefault="001E1BF1" w:rsidP="00C73104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 xml:space="preserve">اسم </w:t>
      </w:r>
      <w:r w:rsidR="00C73104">
        <w:rPr>
          <w:rFonts w:ascii="Adobe Arabic" w:hAnsi="Adobe Arabic" w:cs="Adobe Arabic" w:hint="cs"/>
          <w:b/>
          <w:bCs/>
          <w:color w:val="002060"/>
          <w:sz w:val="36"/>
          <w:szCs w:val="36"/>
          <w:rtl/>
          <w:lang w:bidi="ar-EG"/>
        </w:rPr>
        <w:t>الدورة</w:t>
      </w: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>:</w:t>
      </w:r>
    </w:p>
    <w:p w:rsidR="001E1BF1" w:rsidRPr="00396038" w:rsidRDefault="001E1BF1" w:rsidP="00C73104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 xml:space="preserve">اسم </w:t>
      </w:r>
      <w:r w:rsidR="00C73104">
        <w:rPr>
          <w:rFonts w:ascii="Adobe Arabic" w:hAnsi="Adobe Arabic" w:cs="Adobe Arabic" w:hint="cs"/>
          <w:b/>
          <w:bCs/>
          <w:color w:val="002060"/>
          <w:sz w:val="36"/>
          <w:szCs w:val="36"/>
          <w:rtl/>
          <w:lang w:bidi="ar-EG"/>
        </w:rPr>
        <w:t>المدرب</w:t>
      </w: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>:</w:t>
      </w:r>
    </w:p>
    <w:p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>اسم المشارك:</w:t>
      </w:r>
    </w:p>
    <w:p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>الشركة / الجهة:</w:t>
      </w:r>
    </w:p>
    <w:p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 xml:space="preserve">الرجاء وضع علامة </w:t>
      </w:r>
      <w:r w:rsidR="00605EF0">
        <w:rPr>
          <w:rFonts w:ascii="Adobe Arabic" w:hAnsi="Adobe Arabic" w:cs="Adobe Arabic"/>
          <w:b/>
          <w:bCs/>
          <w:color w:val="002060"/>
          <w:sz w:val="36"/>
          <w:szCs w:val="36"/>
          <w:lang w:bidi="ar-EG"/>
        </w:rPr>
        <w:sym w:font="Wingdings" w:char="F0FC"/>
      </w: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 xml:space="preserve"> </w:t>
      </w:r>
      <w:r w:rsidR="00605EF0">
        <w:rPr>
          <w:rFonts w:ascii="Adobe Arabic" w:hAnsi="Adobe Arabic" w:cs="Adobe Arabic" w:hint="cs"/>
          <w:b/>
          <w:bCs/>
          <w:color w:val="002060"/>
          <w:sz w:val="36"/>
          <w:szCs w:val="36"/>
          <w:rtl/>
          <w:lang w:bidi="ar-SY"/>
        </w:rPr>
        <w:t>في</w:t>
      </w: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 xml:space="preserve"> (المربع) الذي يتوافق مع رأيك وقناعتك الشخصية</w:t>
      </w:r>
    </w:p>
    <w:tbl>
      <w:tblPr>
        <w:bidiVisual/>
        <w:tblW w:w="4859" w:type="pct"/>
        <w:tblInd w:w="150" w:type="dxa"/>
        <w:tblBorders>
          <w:top w:val="thinThickSmallGap" w:sz="24" w:space="0" w:color="0070C0"/>
          <w:left w:val="thinThickSmallGap" w:sz="24" w:space="0" w:color="0070C0"/>
          <w:bottom w:val="thinThickSmallGap" w:sz="24" w:space="0" w:color="0070C0"/>
          <w:right w:val="thickThinMediumGap" w:sz="24" w:space="0" w:color="0070C0"/>
          <w:insideH w:val="single" w:sz="4" w:space="0" w:color="0070C0"/>
          <w:insideV w:val="single" w:sz="4" w:space="0" w:color="0070C0"/>
        </w:tblBorders>
        <w:tblLook w:val="01E0" w:firstRow="1" w:lastRow="1" w:firstColumn="1" w:lastColumn="1" w:noHBand="0" w:noVBand="0"/>
      </w:tblPr>
      <w:tblGrid>
        <w:gridCol w:w="5125"/>
        <w:gridCol w:w="1106"/>
        <w:gridCol w:w="1121"/>
        <w:gridCol w:w="992"/>
        <w:gridCol w:w="1264"/>
        <w:gridCol w:w="773"/>
      </w:tblGrid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التنظيم الإداري للبرامج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تاريخ عقد البرنامج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مدة تنفيذ البرنامج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عدد ساعات التدريب اليومية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قاعة التدريب (السعة / الإضاءة)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خدمات التغذية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الاستراحات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تجانس المتدربين علميا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 العرض التدريبية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المادة العلمية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:rsidTr="001E1BF1">
        <w:trPr>
          <w:trHeight w:val="310"/>
        </w:trPr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المحتوى العلمي والأهداف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توافق اهداف البرنامج مع احتياجاتك</w:t>
            </w:r>
          </w:p>
          <w:p w:rsidR="001E1BF1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المحتوى العلمي للبرنامج</w:t>
            </w:r>
          </w:p>
          <w:p w:rsidR="00605EF0" w:rsidRPr="00605EF0" w:rsidRDefault="00605EF0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lastRenderedPageBreak/>
              <w:t>أساليب التدريب المستخدمة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أساليب التدريب التي أتبعت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الموازنة بين الجانب النظري والتطبيقي 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استخدام وسائل الإيضاح مع التدريب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المدرب (المحاضر)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الالتزام بالموعد المحدد للمحاضرة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تمكنه من المادة العلمية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القدرة على الشرح وتوصيل المعلومات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:rsidR="001E1BF1" w:rsidRPr="00301274" w:rsidRDefault="00844E3C" w:rsidP="001E1BF1">
      <w:pPr>
        <w:rPr>
          <w:rStyle w:val="Hyperlink"/>
          <w:rFonts w:ascii="Adobe Arabic" w:hAnsi="Adobe Arabic" w:cs="Adobe Arabic"/>
          <w:b/>
          <w:bCs/>
          <w:sz w:val="42"/>
          <w:szCs w:val="42"/>
          <w:rtl/>
          <w:lang w:bidi="ar-EG"/>
        </w:rPr>
      </w:pPr>
      <w:hyperlink r:id="rId13" w:history="1">
        <w:r w:rsidR="001E1BF1" w:rsidRPr="00301274">
          <w:rPr>
            <w:rStyle w:val="Hyperlink"/>
            <w:rFonts w:ascii="Adobe Arabic" w:hAnsi="Adobe Arabic" w:cs="Adobe Arabic"/>
            <w:b/>
            <w:bCs/>
            <w:sz w:val="42"/>
            <w:szCs w:val="42"/>
            <w:rtl/>
            <w:lang w:bidi="ar-EG"/>
          </w:rPr>
          <w:t>الرجاء الإفادة بأية ملاحظات أخرى</w:t>
        </w:r>
      </w:hyperlink>
      <w:r w:rsidR="00C73104">
        <w:rPr>
          <w:rStyle w:val="Hyperlink"/>
          <w:rFonts w:ascii="Adobe Arabic" w:hAnsi="Adobe Arabic" w:cs="Adobe Arabic" w:hint="cs"/>
          <w:b/>
          <w:bCs/>
          <w:sz w:val="42"/>
          <w:szCs w:val="42"/>
          <w:rtl/>
          <w:lang w:bidi="ar-EG"/>
        </w:rPr>
        <w:t>:</w:t>
      </w:r>
    </w:p>
    <w:p w:rsidR="00C73104" w:rsidRPr="001E1BF1" w:rsidRDefault="00C73104" w:rsidP="00C73104">
      <w:pPr>
        <w:spacing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</w:t>
      </w:r>
    </w:p>
    <w:p w:rsidR="00C73104" w:rsidRPr="001E1BF1" w:rsidRDefault="00C73104" w:rsidP="00C73104">
      <w:pPr>
        <w:spacing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</w:t>
      </w:r>
    </w:p>
    <w:p w:rsidR="00C73104" w:rsidRPr="001E1BF1" w:rsidRDefault="00C73104" w:rsidP="00C73104">
      <w:pPr>
        <w:spacing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</w:t>
      </w:r>
    </w:p>
    <w:p w:rsidR="00C73104" w:rsidRPr="001E1BF1" w:rsidRDefault="00C73104" w:rsidP="00C73104">
      <w:pPr>
        <w:spacing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</w:t>
      </w:r>
    </w:p>
    <w:p w:rsidR="00301274" w:rsidRPr="00C73104" w:rsidRDefault="00C73104" w:rsidP="00C73104">
      <w:pPr>
        <w:spacing w:line="480" w:lineRule="auto"/>
        <w:rPr>
          <w:rFonts w:ascii="Adobe Arabic" w:hAnsi="Adobe Arabic" w:cs="Adobe Arabic"/>
          <w:color w:val="002060"/>
          <w:sz w:val="32"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</w:t>
      </w:r>
      <w:bookmarkStart w:id="1" w:name="_GoBack"/>
      <w:bookmarkEnd w:id="1"/>
    </w:p>
    <w:sectPr w:rsidR="00301274" w:rsidRPr="00C73104" w:rsidSect="000F243F">
      <w:headerReference w:type="default" r:id="rId14"/>
      <w:footerReference w:type="default" r:id="rId15"/>
      <w:footerReference w:type="first" r:id="rId16"/>
      <w:pgSz w:w="11906" w:h="16838" w:code="9"/>
      <w:pgMar w:top="720" w:right="720" w:bottom="720" w:left="720" w:header="708" w:footer="277" w:gutter="0"/>
      <w:pgNumType w:start="1"/>
      <w:cols w:space="708"/>
      <w:titlePg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E3C" w:rsidRDefault="00844E3C" w:rsidP="00F53D08">
      <w:pPr>
        <w:spacing w:line="240" w:lineRule="auto"/>
      </w:pPr>
      <w:r>
        <w:separator/>
      </w:r>
    </w:p>
  </w:endnote>
  <w:endnote w:type="continuationSeparator" w:id="0">
    <w:p w:rsidR="00844E3C" w:rsidRDefault="00844E3C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dobe Gothic Std B">
    <w:altName w:val="Yu Gothic"/>
    <w:panose1 w:val="00000000000000000000"/>
    <w:charset w:val="80"/>
    <w:family w:val="swiss"/>
    <w:notTrueType/>
    <w:pitch w:val="variable"/>
    <w:sig w:usb0="00000203" w:usb1="29D72C10" w:usb2="00000010" w:usb3="00000000" w:csb0="002A0005" w:csb1="00000000"/>
  </w:font>
  <w:font w:name="Dubai">
    <w:altName w:val="Yakout Linotype Light"/>
    <w:charset w:val="00"/>
    <w:family w:val="swiss"/>
    <w:pitch w:val="variable"/>
    <w:sig w:usb0="00000000" w:usb1="80000000" w:usb2="00000008" w:usb3="00000000" w:csb0="00000041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FFFFFF" w:themeColor="background1"/>
        <w:rtl/>
      </w:rPr>
      <w:id w:val="-21017091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243F" w:rsidRPr="000F243F" w:rsidRDefault="000F243F">
        <w:pPr>
          <w:pStyle w:val="Footer"/>
          <w:jc w:val="center"/>
          <w:rPr>
            <w:color w:val="FFFFFF" w:themeColor="background1"/>
          </w:rPr>
        </w:pPr>
        <w:r w:rsidRPr="000F243F">
          <w:rPr>
            <w:noProof/>
            <w:color w:val="FFFFFF" w:themeColor="background1"/>
          </w:rPr>
          <mc:AlternateContent>
            <mc:Choice Requires="wpg">
              <w:drawing>
                <wp:anchor distT="0" distB="0" distL="114300" distR="114300" simplePos="0" relativeHeight="251687936" behindDoc="1" locked="0" layoutInCell="1" allowOverlap="1" wp14:anchorId="7C803FFA" wp14:editId="5F236749">
                  <wp:simplePos x="0" y="0"/>
                  <wp:positionH relativeFrom="page">
                    <wp:posOffset>0</wp:posOffset>
                  </wp:positionH>
                  <wp:positionV relativeFrom="paragraph">
                    <wp:posOffset>-23495</wp:posOffset>
                  </wp:positionV>
                  <wp:extent cx="7761600" cy="410400"/>
                  <wp:effectExtent l="0" t="0" r="0" b="8890"/>
                  <wp:wrapNone/>
                  <wp:docPr id="24" name="Group 24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761600" cy="410400"/>
                            <a:chOff x="0" y="0"/>
                            <a:chExt cx="7762875" cy="409575"/>
                          </a:xfrm>
                        </wpg:grpSpPr>
                        <wps:wsp>
                          <wps:cNvPr id="23" name="Rectangle 23"/>
                          <wps:cNvSpPr/>
                          <wps:spPr>
                            <a:xfrm>
                              <a:off x="0" y="0"/>
                              <a:ext cx="7762875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Rectangle 22"/>
                          <wps:cNvSpPr/>
                          <wps:spPr>
                            <a:xfrm>
                              <a:off x="0" y="66675"/>
                              <a:ext cx="7762875" cy="34290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group w14:anchorId="3CD0C937" id="Group 24" o:spid="_x0000_s1026" style="position:absolute;margin-left:0;margin-top:-1.85pt;width:611.15pt;height:32.3pt;z-index:-251628544;mso-position-horizontal-relative:page;mso-width-relative:margin;mso-height-relative:margin" coordsize="77628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">
                  <v:rect id="Rectangle 23" o:spid="_x0000_s1027" style="position:absolute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" fillcolor="gray [1629]" stroked="f" strokeweight="1pt"/>
                  <v:rect id="Rectangle 22" o:spid="_x0000_s1028" style="position:absolute;top:666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" fillcolor="#00b050" stroked="f" strokeweight="1pt"/>
                  <w10:wrap anchorx="page"/>
                </v:group>
              </w:pict>
            </mc:Fallback>
          </mc:AlternateContent>
        </w:r>
        <w:r w:rsidRPr="000F243F">
          <w:rPr>
            <w:color w:val="FFFFFF" w:themeColor="background1"/>
          </w:rPr>
          <w:fldChar w:fldCharType="begin"/>
        </w:r>
        <w:r w:rsidRPr="000F243F">
          <w:rPr>
            <w:color w:val="FFFFFF" w:themeColor="background1"/>
          </w:rPr>
          <w:instrText xml:space="preserve"> PAGE   \* MERGEFORMAT </w:instrText>
        </w:r>
        <w:r w:rsidRPr="000F243F">
          <w:rPr>
            <w:color w:val="FFFFFF" w:themeColor="background1"/>
          </w:rPr>
          <w:fldChar w:fldCharType="separate"/>
        </w:r>
        <w:r w:rsidRPr="000F243F">
          <w:rPr>
            <w:noProof/>
            <w:color w:val="FFFFFF" w:themeColor="background1"/>
          </w:rPr>
          <w:t>2</w:t>
        </w:r>
        <w:r w:rsidRPr="000F243F">
          <w:rPr>
            <w:noProof/>
            <w:color w:val="FFFFFF" w:themeColor="background1"/>
          </w:rPr>
          <w:fldChar w:fldCharType="end"/>
        </w:r>
      </w:p>
    </w:sdtContent>
  </w:sdt>
  <w:p w:rsidR="001E1BF1" w:rsidRPr="000F243F" w:rsidRDefault="001E1BF1" w:rsidP="000F24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43F" w:rsidRPr="000F243F" w:rsidRDefault="00220C53">
    <w:pPr>
      <w:pStyle w:val="Footer"/>
      <w:jc w:val="center"/>
      <w:rPr>
        <w:color w:val="FFFFFF" w:themeColor="background1"/>
      </w:rPr>
    </w:pPr>
    <w:r w:rsidRPr="00117F51">
      <w:rPr>
        <w:noProof/>
        <w:color w:val="FFFFFF" w:themeColor="background1"/>
      </w:rPr>
      <mc:AlternateContent>
        <mc:Choice Requires="wpg">
          <w:drawing>
            <wp:anchor distT="0" distB="0" distL="114300" distR="114300" simplePos="0" relativeHeight="251700224" behindDoc="1" locked="0" layoutInCell="1" allowOverlap="1" wp14:anchorId="12E821C3" wp14:editId="6E63DFA6">
              <wp:simplePos x="0" y="0"/>
              <wp:positionH relativeFrom="margin">
                <wp:posOffset>-557530</wp:posOffset>
              </wp:positionH>
              <wp:positionV relativeFrom="paragraph">
                <wp:posOffset>-56193</wp:posOffset>
              </wp:positionV>
              <wp:extent cx="7760970" cy="410210"/>
              <wp:effectExtent l="0" t="0" r="0" b="8890"/>
              <wp:wrapNone/>
              <wp:docPr id="26" name="Group 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60970" cy="410210"/>
                        <a:chOff x="0" y="0"/>
                        <a:chExt cx="7762875" cy="409575"/>
                      </a:xfrm>
                    </wpg:grpSpPr>
                    <wps:wsp>
                      <wps:cNvPr id="27" name="Rectangle 23"/>
                      <wps:cNvSpPr/>
                      <wps:spPr>
                        <a:xfrm>
                          <a:off x="0" y="0"/>
                          <a:ext cx="7762875" cy="342900"/>
                        </a:xfrm>
                        <a:prstGeom prst="rect">
                          <a:avLst/>
                        </a:prstGeom>
                        <a:solidFill>
                          <a:srgbClr val="C1D4D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8" name="Rectangle 22"/>
                      <wps:cNvSpPr/>
                      <wps:spPr>
                        <a:xfrm>
                          <a:off x="0" y="66675"/>
                          <a:ext cx="7762875" cy="342900"/>
                        </a:xfrm>
                        <a:prstGeom prst="rect">
                          <a:avLst/>
                        </a:prstGeom>
                        <a:solidFill>
                          <a:srgbClr val="3C88A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0650311" id="Group 26" o:spid="_x0000_s1026" style="position:absolute;margin-left:-43.9pt;margin-top:-4.4pt;width:611.1pt;height:32.3pt;z-index:-251616256;mso-position-horizontal-relative:margin;mso-width-relative:margin;mso-height-relative:margin" coordsize="77628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">
              <v:rect id="Rectangle 23" o:spid="_x0000_s1027" style="position:absolute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" fillcolor="#c1d4d9" stroked="f" strokeweight="1pt"/>
              <v:rect id="Rectangle 22" o:spid="_x0000_s1028" style="position:absolute;top:666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" fillcolor="#3c88a6" stroked="f" strokeweight="1pt"/>
              <w10:wrap anchorx="margin"/>
            </v:group>
          </w:pict>
        </mc:Fallback>
      </mc:AlternateContent>
    </w:r>
    <w:sdt>
      <w:sdtPr>
        <w:rPr>
          <w:rtl/>
        </w:rPr>
        <w:id w:val="-1677103816"/>
        <w:docPartObj>
          <w:docPartGallery w:val="Page Numbers (Bottom of Page)"/>
          <w:docPartUnique/>
        </w:docPartObj>
      </w:sdtPr>
      <w:sdtEndPr>
        <w:rPr>
          <w:noProof/>
          <w:color w:val="FFFFFF" w:themeColor="background1"/>
        </w:rPr>
      </w:sdtEndPr>
      <w:sdtContent>
        <w:r w:rsidR="000F243F" w:rsidRPr="000F243F">
          <w:rPr>
            <w:color w:val="FFFFFF" w:themeColor="background1"/>
          </w:rPr>
          <w:fldChar w:fldCharType="begin"/>
        </w:r>
        <w:r w:rsidR="000F243F" w:rsidRPr="000F243F">
          <w:rPr>
            <w:color w:val="FFFFFF" w:themeColor="background1"/>
          </w:rPr>
          <w:instrText xml:space="preserve"> PAGE   \* MERGEFORMAT </w:instrText>
        </w:r>
        <w:r w:rsidR="000F243F" w:rsidRPr="000F243F">
          <w:rPr>
            <w:color w:val="FFFFFF" w:themeColor="background1"/>
          </w:rPr>
          <w:fldChar w:fldCharType="separate"/>
        </w:r>
        <w:r w:rsidR="00C73104">
          <w:rPr>
            <w:noProof/>
            <w:color w:val="FFFFFF" w:themeColor="background1"/>
            <w:rtl/>
          </w:rPr>
          <w:t>4</w:t>
        </w:r>
        <w:r w:rsidR="000F243F" w:rsidRPr="000F243F">
          <w:rPr>
            <w:noProof/>
            <w:color w:val="FFFFFF" w:themeColor="background1"/>
          </w:rPr>
          <w:fldChar w:fldCharType="end"/>
        </w:r>
      </w:sdtContent>
    </w:sdt>
  </w:p>
  <w:p w:rsidR="0003298D" w:rsidRPr="000F243F" w:rsidRDefault="00844E3C" w:rsidP="000F243F">
    <w:pPr>
      <w:pStyle w:val="Footer"/>
      <w:rPr>
        <w:szCs w:val="28"/>
        <w:rtl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FFFFFF" w:themeColor="background1"/>
        <w:rtl/>
      </w:rPr>
      <w:id w:val="-18010691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243F" w:rsidRPr="000F243F" w:rsidRDefault="00220C53">
        <w:pPr>
          <w:pStyle w:val="Footer"/>
          <w:jc w:val="center"/>
          <w:rPr>
            <w:color w:val="FFFFFF" w:themeColor="background1"/>
          </w:rPr>
        </w:pPr>
        <w:r w:rsidRPr="00117F51">
          <w:rPr>
            <w:noProof/>
            <w:color w:val="FFFFFF" w:themeColor="background1"/>
          </w:rPr>
          <mc:AlternateContent>
            <mc:Choice Requires="wpg">
              <w:drawing>
                <wp:anchor distT="0" distB="0" distL="114300" distR="114300" simplePos="0" relativeHeight="251696128" behindDoc="1" locked="0" layoutInCell="1" allowOverlap="1" wp14:anchorId="0887CAC9" wp14:editId="5C7B2EA6">
                  <wp:simplePos x="0" y="0"/>
                  <wp:positionH relativeFrom="margin">
                    <wp:posOffset>-557530</wp:posOffset>
                  </wp:positionH>
                  <wp:positionV relativeFrom="paragraph">
                    <wp:posOffset>-83498</wp:posOffset>
                  </wp:positionV>
                  <wp:extent cx="7761600" cy="410400"/>
                  <wp:effectExtent l="0" t="0" r="0" b="8890"/>
                  <wp:wrapNone/>
                  <wp:docPr id="17" name="Group 1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761600" cy="410400"/>
                            <a:chOff x="0" y="0"/>
                            <a:chExt cx="7762875" cy="409575"/>
                          </a:xfrm>
                        </wpg:grpSpPr>
                        <wps:wsp>
                          <wps:cNvPr id="19" name="Rectangle 23"/>
                          <wps:cNvSpPr/>
                          <wps:spPr>
                            <a:xfrm>
                              <a:off x="0" y="0"/>
                              <a:ext cx="7762875" cy="342900"/>
                            </a:xfrm>
                            <a:prstGeom prst="rect">
                              <a:avLst/>
                            </a:prstGeom>
                            <a:solidFill>
                              <a:srgbClr val="C1D4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Rectangle 22"/>
                          <wps:cNvSpPr/>
                          <wps:spPr>
                            <a:xfrm>
                              <a:off x="0" y="66675"/>
                              <a:ext cx="7762875" cy="342900"/>
                            </a:xfrm>
                            <a:prstGeom prst="rect">
                              <a:avLst/>
                            </a:prstGeom>
                            <a:solidFill>
                              <a:srgbClr val="3C88A6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group w14:anchorId="6207FFA0" id="Group 17" o:spid="_x0000_s1026" style="position:absolute;margin-left:-43.9pt;margin-top:-6.55pt;width:611.15pt;height:32.3pt;z-index:-251620352;mso-position-horizontal-relative:margin;mso-width-relative:margin;mso-height-relative:margin" coordsize="77628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">
                  <v:rect id="Rectangle 23" o:spid="_x0000_s1027" style="position:absolute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" fillcolor="#c1d4d9" stroked="f" strokeweight="1pt"/>
                  <v:rect id="Rectangle 22" o:spid="_x0000_s1028" style="position:absolute;top:666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" fillcolor="#3c88a6" stroked="f" strokeweight="1pt"/>
                  <w10:wrap anchorx="margin"/>
                </v:group>
              </w:pict>
            </mc:Fallback>
          </mc:AlternateContent>
        </w:r>
        <w:r w:rsidR="000F243F" w:rsidRPr="000F243F">
          <w:rPr>
            <w:color w:val="FFFFFF" w:themeColor="background1"/>
          </w:rPr>
          <w:fldChar w:fldCharType="begin"/>
        </w:r>
        <w:r w:rsidR="000F243F" w:rsidRPr="000F243F">
          <w:rPr>
            <w:color w:val="FFFFFF" w:themeColor="background1"/>
          </w:rPr>
          <w:instrText xml:space="preserve"> PAGE   \* MERGEFORMAT </w:instrText>
        </w:r>
        <w:r w:rsidR="000F243F" w:rsidRPr="000F243F">
          <w:rPr>
            <w:color w:val="FFFFFF" w:themeColor="background1"/>
          </w:rPr>
          <w:fldChar w:fldCharType="separate"/>
        </w:r>
        <w:r w:rsidR="00C73104">
          <w:rPr>
            <w:noProof/>
            <w:color w:val="FFFFFF" w:themeColor="background1"/>
            <w:rtl/>
          </w:rPr>
          <w:t>1</w:t>
        </w:r>
        <w:r w:rsidR="000F243F" w:rsidRPr="000F243F">
          <w:rPr>
            <w:noProof/>
            <w:color w:val="FFFFFF" w:themeColor="background1"/>
          </w:rPr>
          <w:fldChar w:fldCharType="end"/>
        </w:r>
      </w:p>
    </w:sdtContent>
  </w:sdt>
  <w:p w:rsidR="000F243F" w:rsidRPr="000F243F" w:rsidRDefault="000F243F" w:rsidP="000F24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E3C" w:rsidRDefault="00844E3C" w:rsidP="00F53D08">
      <w:pPr>
        <w:spacing w:line="240" w:lineRule="auto"/>
      </w:pPr>
      <w:r>
        <w:separator/>
      </w:r>
    </w:p>
  </w:footnote>
  <w:footnote w:type="continuationSeparator" w:id="0">
    <w:p w:rsidR="00844E3C" w:rsidRDefault="00844E3C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BF1" w:rsidRPr="00902465" w:rsidRDefault="00220C53" w:rsidP="001E1BF1">
    <w:pPr>
      <w:pStyle w:val="Header"/>
      <w:jc w:val="left"/>
      <w:rPr>
        <w:rFonts w:ascii="Dubai" w:hAnsi="Dubai" w:cs="Dubai"/>
        <w:sz w:val="32"/>
      </w:rPr>
    </w:pPr>
    <w:r w:rsidRPr="0095038E">
      <w:rPr>
        <w:rFonts w:ascii="Dubai" w:hAnsi="Dubai" w:cs="Dubai" w:hint="cs"/>
        <w:b/>
        <w:bCs/>
        <w:noProof/>
        <w:color w:val="FFFFFF" w:themeColor="background1"/>
        <w:sz w:val="32"/>
        <w:rtl/>
      </w:rPr>
      <mc:AlternateContent>
        <mc:Choice Requires="wps">
          <w:drawing>
            <wp:anchor distT="0" distB="0" distL="114300" distR="114300" simplePos="0" relativeHeight="251694080" behindDoc="1" locked="0" layoutInCell="1" allowOverlap="1" wp14:anchorId="5F1E0119" wp14:editId="1D1CFF70">
              <wp:simplePos x="0" y="0"/>
              <wp:positionH relativeFrom="margin">
                <wp:posOffset>265430</wp:posOffset>
              </wp:positionH>
              <wp:positionV relativeFrom="paragraph">
                <wp:posOffset>-451798</wp:posOffset>
              </wp:positionV>
              <wp:extent cx="6057900" cy="630000"/>
              <wp:effectExtent l="38100" t="38100" r="95250" b="93980"/>
              <wp:wrapNone/>
              <wp:docPr id="219" name="Rectangle: Rounded Corners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57900" cy="630000"/>
                      </a:xfrm>
                      <a:prstGeom prst="roundRect">
                        <a:avLst/>
                      </a:prstGeom>
                      <a:ln>
                        <a:noFill/>
                      </a:ln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220C53" w:rsidRPr="00C73104" w:rsidRDefault="00C73104" w:rsidP="00220C53">
                          <w:pPr>
                            <w:jc w:val="center"/>
                            <w:rPr>
                              <w:rFonts w:hint="cs"/>
                              <w:sz w:val="56"/>
                              <w:szCs w:val="56"/>
                              <w:lang w:bidi="ar-JO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r w:rsidRPr="00C73104">
                            <w:rPr>
                              <w:rFonts w:ascii="Dubai" w:hAnsi="Dubai" w:cs="Dubai" w:hint="cs"/>
                              <w:color w:val="FFFFFF" w:themeColor="background1"/>
                              <w:sz w:val="44"/>
                              <w:szCs w:val="44"/>
                              <w:rtl/>
                              <w:lang w:bidi="ar-JO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استمارة تقييم دورة تدريبية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Rectangle: Rounded Corners 219" o:spid="_x0000_s1029" style="position:absolute;left:0;text-align:left;margin-left:20.9pt;margin-top:-35.55pt;width:477pt;height:49.6pt;z-index:-251622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" fillcolor="#4472c4 [3204]" stroked="f" strokeweight="1pt">
              <v:stroke joinstyle="miter"/>
              <v:shadow on="t" color="black" opacity="26214f" origin="-.5,-.5" offset=".74836mm,.74836mm"/>
              <v:textbox>
                <w:txbxContent>
                  <w:p w:rsidR="00220C53" w:rsidRPr="00C73104" w:rsidRDefault="00C73104" w:rsidP="00220C53">
                    <w:pPr>
                      <w:jc w:val="center"/>
                      <w:rPr>
                        <w:rFonts w:hint="cs"/>
                        <w:sz w:val="56"/>
                        <w:szCs w:val="56"/>
                        <w:lang w:bidi="ar-JO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</w:pPr>
                    <w:r w:rsidRPr="00C73104">
                      <w:rPr>
                        <w:rFonts w:ascii="Dubai" w:hAnsi="Dubai" w:cs="Dubai" w:hint="cs"/>
                        <w:color w:val="FFFFFF" w:themeColor="background1"/>
                        <w:sz w:val="44"/>
                        <w:szCs w:val="44"/>
                        <w:rtl/>
                        <w:lang w:bidi="ar-JO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>استمارة تقييم دورة تدريبية</w:t>
                    </w:r>
                  </w:p>
                </w:txbxContent>
              </v:textbox>
              <w10:wrap anchorx="margin"/>
            </v:roundrect>
          </w:pict>
        </mc:Fallback>
      </mc:AlternateContent>
    </w:r>
  </w:p>
  <w:p w:rsidR="001E1BF1" w:rsidRDefault="001E1BF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274" w:rsidRPr="00902465" w:rsidRDefault="00220C53" w:rsidP="00301274">
    <w:pPr>
      <w:pStyle w:val="Header"/>
      <w:jc w:val="left"/>
      <w:rPr>
        <w:rFonts w:ascii="Dubai" w:hAnsi="Dubai" w:cs="Dubai"/>
        <w:sz w:val="32"/>
      </w:rPr>
    </w:pPr>
    <w:r w:rsidRPr="0095038E">
      <w:rPr>
        <w:rFonts w:ascii="Dubai" w:hAnsi="Dubai" w:cs="Dubai" w:hint="cs"/>
        <w:b/>
        <w:bCs/>
        <w:noProof/>
        <w:color w:val="FFFFFF" w:themeColor="background1"/>
        <w:sz w:val="32"/>
        <w:rtl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C3E32F5" wp14:editId="2935E03C">
              <wp:simplePos x="0" y="0"/>
              <wp:positionH relativeFrom="margin">
                <wp:align>center</wp:align>
              </wp:positionH>
              <wp:positionV relativeFrom="paragraph">
                <wp:posOffset>-451798</wp:posOffset>
              </wp:positionV>
              <wp:extent cx="6057900" cy="630000"/>
              <wp:effectExtent l="38100" t="38100" r="95250" b="93980"/>
              <wp:wrapNone/>
              <wp:docPr id="25" name="Rectangle: Rounded Corners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57900" cy="630000"/>
                      </a:xfrm>
                      <a:prstGeom prst="roundRect">
                        <a:avLst/>
                      </a:prstGeom>
                      <a:ln>
                        <a:noFill/>
                      </a:ln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8E7A9C" w:rsidRPr="008E7A9C" w:rsidRDefault="00EE1DEA" w:rsidP="008E7A9C">
                          <w:pPr>
                            <w:jc w:val="center"/>
                            <w:rPr>
                              <w:sz w:val="32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r>
                            <w:rPr>
                              <w:rFonts w:ascii="Dubai" w:hAnsi="Dubai" w:cs="Dubai"/>
                              <w:color w:val="FFFFFF" w:themeColor="background1"/>
                              <w:sz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اعداد استراتيجية التحول الرقمي للشركات والمؤسسات</w:t>
                          </w:r>
                          <w:r w:rsidR="008E7A9C" w:rsidRPr="008E7A9C">
                            <w:rPr>
                              <w:rFonts w:ascii="Dubai" w:hAnsi="Dubai" w:cs="Dubai"/>
                              <w:color w:val="FFFFFF" w:themeColor="background1"/>
                              <w:sz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 xml:space="preserve"> –</w:t>
                          </w:r>
                          <w:r w:rsidR="008E7A9C" w:rsidRPr="008E7A9C">
                            <w:rPr>
                              <w:rFonts w:ascii="Dubai" w:hAnsi="Dubai" w:cs="Dubai" w:hint="cs"/>
                              <w:color w:val="FFFFFF" w:themeColor="background1"/>
                              <w:sz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 xml:space="preserve"> استمارة التقييم</w:t>
                          </w:r>
                        </w:p>
                        <w:p w:rsidR="00220C53" w:rsidRPr="008E7A9C" w:rsidRDefault="00220C53" w:rsidP="00220C53">
                          <w:pPr>
                            <w:jc w:val="center"/>
                            <w:rPr>
                              <w:sz w:val="32"/>
                              <w:szCs w:val="36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oundrect w14:anchorId="6C3E32F5" id="Rectangle: Rounded Corners 25" o:spid="_x0000_s1030" style="position:absolute;left:0;text-align:left;margin-left:0;margin-top:-35.55pt;width:477pt;height:49.6pt;z-index:-2516183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" fillcolor="#4472c4 [3204]" stroked="f" strokeweight="1pt">
              <v:stroke joinstyle="miter"/>
              <v:shadow on="t" color="black" opacity="26214f" origin="-.5,-.5" offset=".74836mm,.74836mm"/>
              <v:textbox>
                <w:txbxContent>
                  <w:p w14:paraId="0FB20658" w14:textId="1E7E27A0" w:rsidR="008E7A9C" w:rsidRPr="008E7A9C" w:rsidRDefault="00EE1DEA" w:rsidP="008E7A9C">
                    <w:pPr>
                      <w:jc w:val="center"/>
                      <w:rPr>
                        <w:sz w:val="32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</w:pPr>
                    <w:r>
                      <w:rPr>
                        <w:rFonts w:ascii="Dubai" w:hAnsi="Dubai" w:cs="Dubai"/>
                        <w:color w:val="FFFFFF" w:themeColor="background1"/>
                        <w:sz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>اعداد استراتيجية التحول الرقمي للشركات والمؤسسات</w:t>
                    </w:r>
                    <w:r w:rsidR="008E7A9C" w:rsidRPr="008E7A9C">
                      <w:rPr>
                        <w:rFonts w:ascii="Dubai" w:hAnsi="Dubai" w:cs="Dubai"/>
                        <w:color w:val="FFFFFF" w:themeColor="background1"/>
                        <w:sz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 xml:space="preserve"> –</w:t>
                    </w:r>
                    <w:r w:rsidR="008E7A9C" w:rsidRPr="008E7A9C">
                      <w:rPr>
                        <w:rFonts w:ascii="Dubai" w:hAnsi="Dubai" w:cs="Dubai" w:hint="cs"/>
                        <w:color w:val="FFFFFF" w:themeColor="background1"/>
                        <w:sz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 xml:space="preserve"> استمارة التقييم</w:t>
                    </w:r>
                  </w:p>
                  <w:p w14:paraId="3BAA14AB" w14:textId="77777777" w:rsidR="00220C53" w:rsidRPr="008E7A9C" w:rsidRDefault="00220C53" w:rsidP="00220C53">
                    <w:pPr>
                      <w:jc w:val="center"/>
                      <w:rPr>
                        <w:sz w:val="32"/>
                        <w:szCs w:val="36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</w:pPr>
                  </w:p>
                </w:txbxContent>
              </v:textbox>
              <w10:wrap anchorx="margin"/>
            </v:roundrect>
          </w:pict>
        </mc:Fallback>
      </mc:AlternateContent>
    </w:r>
    <w:r w:rsidR="004A0F3E">
      <w:rPr>
        <w:lang w:bidi="ar-EG"/>
      </w:rPr>
      <w:t xml:space="preserve"> </w:t>
    </w:r>
    <w:r w:rsidR="000F243F">
      <w:rPr>
        <w:rFonts w:ascii="Dubai" w:hAnsi="Dubai" w:cs="Dubai" w:hint="cs"/>
        <w:sz w:val="32"/>
        <w:rtl/>
      </w:rPr>
      <w:t xml:space="preserve"> </w:t>
    </w:r>
  </w:p>
  <w:p w:rsidR="0003298D" w:rsidRDefault="00844E3C" w:rsidP="00B97BC4">
    <w:pPr>
      <w:pStyle w:val="Header"/>
      <w:bidi w:val="0"/>
      <w:rPr>
        <w:lang w:bidi="ar-E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99.75pt;height:373.5pt" o:bullet="t">
        <v:imagedata r:id="rId1" o:title="Picture1"/>
      </v:shape>
    </w:pict>
  </w:numPicBullet>
  <w:abstractNum w:abstractNumId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F494710"/>
    <w:multiLevelType w:val="hybridMultilevel"/>
    <w:tmpl w:val="8174B992"/>
    <w:lvl w:ilvl="0" w:tplc="286033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4"/>
  </w:num>
  <w:num w:numId="3">
    <w:abstractNumId w:val="15"/>
  </w:num>
  <w:num w:numId="4">
    <w:abstractNumId w:val="24"/>
  </w:num>
  <w:num w:numId="5">
    <w:abstractNumId w:val="2"/>
  </w:num>
  <w:num w:numId="6">
    <w:abstractNumId w:val="1"/>
  </w:num>
  <w:num w:numId="7">
    <w:abstractNumId w:val="10"/>
  </w:num>
  <w:num w:numId="8">
    <w:abstractNumId w:val="23"/>
  </w:num>
  <w:num w:numId="9">
    <w:abstractNumId w:val="19"/>
  </w:num>
  <w:num w:numId="10">
    <w:abstractNumId w:val="27"/>
  </w:num>
  <w:num w:numId="11">
    <w:abstractNumId w:val="17"/>
  </w:num>
  <w:num w:numId="12">
    <w:abstractNumId w:val="31"/>
  </w:num>
  <w:num w:numId="13">
    <w:abstractNumId w:val="7"/>
  </w:num>
  <w:num w:numId="14">
    <w:abstractNumId w:val="9"/>
  </w:num>
  <w:num w:numId="15">
    <w:abstractNumId w:val="5"/>
  </w:num>
  <w:num w:numId="16">
    <w:abstractNumId w:val="22"/>
  </w:num>
  <w:num w:numId="17">
    <w:abstractNumId w:val="25"/>
  </w:num>
  <w:num w:numId="18">
    <w:abstractNumId w:val="0"/>
  </w:num>
  <w:num w:numId="19">
    <w:abstractNumId w:val="18"/>
  </w:num>
  <w:num w:numId="20">
    <w:abstractNumId w:val="29"/>
  </w:num>
  <w:num w:numId="21">
    <w:abstractNumId w:val="12"/>
  </w:num>
  <w:num w:numId="22">
    <w:abstractNumId w:val="6"/>
  </w:num>
  <w:num w:numId="23">
    <w:abstractNumId w:val="20"/>
  </w:num>
  <w:num w:numId="24">
    <w:abstractNumId w:val="16"/>
  </w:num>
  <w:num w:numId="25">
    <w:abstractNumId w:val="8"/>
  </w:num>
  <w:num w:numId="26">
    <w:abstractNumId w:val="26"/>
  </w:num>
  <w:num w:numId="27">
    <w:abstractNumId w:val="3"/>
  </w:num>
  <w:num w:numId="28">
    <w:abstractNumId w:val="21"/>
  </w:num>
  <w:num w:numId="29">
    <w:abstractNumId w:val="30"/>
  </w:num>
  <w:num w:numId="30">
    <w:abstractNumId w:val="11"/>
  </w:num>
  <w:num w:numId="31">
    <w:abstractNumId w:val="4"/>
  </w:num>
  <w:num w:numId="32">
    <w:abstractNumId w:val="1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DEA"/>
    <w:rsid w:val="00015BA6"/>
    <w:rsid w:val="000175C5"/>
    <w:rsid w:val="00017C30"/>
    <w:rsid w:val="00026EBD"/>
    <w:rsid w:val="00031285"/>
    <w:rsid w:val="00040B1C"/>
    <w:rsid w:val="00052041"/>
    <w:rsid w:val="00057FFB"/>
    <w:rsid w:val="0006418D"/>
    <w:rsid w:val="000724CA"/>
    <w:rsid w:val="00075B3B"/>
    <w:rsid w:val="00090487"/>
    <w:rsid w:val="000A0BDA"/>
    <w:rsid w:val="000B4041"/>
    <w:rsid w:val="000C4B58"/>
    <w:rsid w:val="000D2BF9"/>
    <w:rsid w:val="000F243F"/>
    <w:rsid w:val="000F65A1"/>
    <w:rsid w:val="001101A0"/>
    <w:rsid w:val="00145EBB"/>
    <w:rsid w:val="00146067"/>
    <w:rsid w:val="00150A53"/>
    <w:rsid w:val="00194181"/>
    <w:rsid w:val="00195C1F"/>
    <w:rsid w:val="001D1A3B"/>
    <w:rsid w:val="001D350A"/>
    <w:rsid w:val="001E1BF1"/>
    <w:rsid w:val="001F0B9B"/>
    <w:rsid w:val="002021EF"/>
    <w:rsid w:val="00206D6C"/>
    <w:rsid w:val="0021196B"/>
    <w:rsid w:val="0022035D"/>
    <w:rsid w:val="00220C53"/>
    <w:rsid w:val="00226469"/>
    <w:rsid w:val="00235BF7"/>
    <w:rsid w:val="00260F13"/>
    <w:rsid w:val="00283647"/>
    <w:rsid w:val="0028392F"/>
    <w:rsid w:val="002A1158"/>
    <w:rsid w:val="002C1700"/>
    <w:rsid w:val="002C59BF"/>
    <w:rsid w:val="002D301E"/>
    <w:rsid w:val="002F58A5"/>
    <w:rsid w:val="003000E6"/>
    <w:rsid w:val="00301274"/>
    <w:rsid w:val="00305CD1"/>
    <w:rsid w:val="0032182E"/>
    <w:rsid w:val="00351640"/>
    <w:rsid w:val="00363F3E"/>
    <w:rsid w:val="0036611D"/>
    <w:rsid w:val="00383BA6"/>
    <w:rsid w:val="003B53C5"/>
    <w:rsid w:val="003B59F9"/>
    <w:rsid w:val="003B6397"/>
    <w:rsid w:val="003C2153"/>
    <w:rsid w:val="003C3033"/>
    <w:rsid w:val="003D14F4"/>
    <w:rsid w:val="003D7BDE"/>
    <w:rsid w:val="003E4F85"/>
    <w:rsid w:val="003F3631"/>
    <w:rsid w:val="00402CAC"/>
    <w:rsid w:val="00404549"/>
    <w:rsid w:val="00406F1C"/>
    <w:rsid w:val="00434D3A"/>
    <w:rsid w:val="00440E77"/>
    <w:rsid w:val="004551E6"/>
    <w:rsid w:val="004A0F3E"/>
    <w:rsid w:val="004B21EA"/>
    <w:rsid w:val="004C02BF"/>
    <w:rsid w:val="004C311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B19EA"/>
    <w:rsid w:val="005B20FB"/>
    <w:rsid w:val="005B394D"/>
    <w:rsid w:val="005B6BA6"/>
    <w:rsid w:val="00605EF0"/>
    <w:rsid w:val="006062A0"/>
    <w:rsid w:val="00610759"/>
    <w:rsid w:val="00620AB0"/>
    <w:rsid w:val="00635307"/>
    <w:rsid w:val="00636A52"/>
    <w:rsid w:val="0064382C"/>
    <w:rsid w:val="00643F60"/>
    <w:rsid w:val="00685B67"/>
    <w:rsid w:val="006A6D23"/>
    <w:rsid w:val="006A7D92"/>
    <w:rsid w:val="006B6382"/>
    <w:rsid w:val="006C0B9D"/>
    <w:rsid w:val="006C3ECB"/>
    <w:rsid w:val="006E04F3"/>
    <w:rsid w:val="006F4600"/>
    <w:rsid w:val="0070718C"/>
    <w:rsid w:val="00774F12"/>
    <w:rsid w:val="007900DD"/>
    <w:rsid w:val="007B5069"/>
    <w:rsid w:val="007C1E73"/>
    <w:rsid w:val="007D45C4"/>
    <w:rsid w:val="007E321C"/>
    <w:rsid w:val="007F2463"/>
    <w:rsid w:val="007F4B8E"/>
    <w:rsid w:val="00804E71"/>
    <w:rsid w:val="00806022"/>
    <w:rsid w:val="00834853"/>
    <w:rsid w:val="00844651"/>
    <w:rsid w:val="00844E3C"/>
    <w:rsid w:val="008452D0"/>
    <w:rsid w:val="008500D7"/>
    <w:rsid w:val="00880428"/>
    <w:rsid w:val="00881264"/>
    <w:rsid w:val="008855B3"/>
    <w:rsid w:val="008928E3"/>
    <w:rsid w:val="008A4219"/>
    <w:rsid w:val="008A5D14"/>
    <w:rsid w:val="008D06BD"/>
    <w:rsid w:val="008D6825"/>
    <w:rsid w:val="008E3919"/>
    <w:rsid w:val="008E5CB0"/>
    <w:rsid w:val="008E7A9C"/>
    <w:rsid w:val="008F266E"/>
    <w:rsid w:val="008F4053"/>
    <w:rsid w:val="00900F65"/>
    <w:rsid w:val="00902465"/>
    <w:rsid w:val="00956C42"/>
    <w:rsid w:val="00984B17"/>
    <w:rsid w:val="00985605"/>
    <w:rsid w:val="009A0B1B"/>
    <w:rsid w:val="009A62A9"/>
    <w:rsid w:val="009A6AC5"/>
    <w:rsid w:val="009B4AF8"/>
    <w:rsid w:val="009F6370"/>
    <w:rsid w:val="00A01020"/>
    <w:rsid w:val="00A050E3"/>
    <w:rsid w:val="00A249AA"/>
    <w:rsid w:val="00A25638"/>
    <w:rsid w:val="00A651BF"/>
    <w:rsid w:val="00A80DC9"/>
    <w:rsid w:val="00A864D0"/>
    <w:rsid w:val="00A9124F"/>
    <w:rsid w:val="00A94163"/>
    <w:rsid w:val="00AB6ABD"/>
    <w:rsid w:val="00AD1B50"/>
    <w:rsid w:val="00AE3BF6"/>
    <w:rsid w:val="00B04A3D"/>
    <w:rsid w:val="00B246E6"/>
    <w:rsid w:val="00B30CCA"/>
    <w:rsid w:val="00B36E13"/>
    <w:rsid w:val="00B37BEB"/>
    <w:rsid w:val="00B57307"/>
    <w:rsid w:val="00B72FA3"/>
    <w:rsid w:val="00B85C78"/>
    <w:rsid w:val="00B9126E"/>
    <w:rsid w:val="00B9763C"/>
    <w:rsid w:val="00BB5465"/>
    <w:rsid w:val="00BC4B17"/>
    <w:rsid w:val="00BE3CCA"/>
    <w:rsid w:val="00C02D67"/>
    <w:rsid w:val="00C13BE5"/>
    <w:rsid w:val="00C270E4"/>
    <w:rsid w:val="00C73104"/>
    <w:rsid w:val="00C75D46"/>
    <w:rsid w:val="00C769E5"/>
    <w:rsid w:val="00C933EC"/>
    <w:rsid w:val="00CB3248"/>
    <w:rsid w:val="00CC1FBB"/>
    <w:rsid w:val="00CD05BC"/>
    <w:rsid w:val="00CD2DFE"/>
    <w:rsid w:val="00CE0374"/>
    <w:rsid w:val="00CE1CEF"/>
    <w:rsid w:val="00CE3DFF"/>
    <w:rsid w:val="00CE42F5"/>
    <w:rsid w:val="00CE4EEA"/>
    <w:rsid w:val="00CF54F0"/>
    <w:rsid w:val="00D01BB0"/>
    <w:rsid w:val="00D152DE"/>
    <w:rsid w:val="00D26A0B"/>
    <w:rsid w:val="00D313B8"/>
    <w:rsid w:val="00D32D17"/>
    <w:rsid w:val="00D6468C"/>
    <w:rsid w:val="00DB7EB2"/>
    <w:rsid w:val="00DD042E"/>
    <w:rsid w:val="00DE265B"/>
    <w:rsid w:val="00DF5C16"/>
    <w:rsid w:val="00E01E27"/>
    <w:rsid w:val="00E17203"/>
    <w:rsid w:val="00E24512"/>
    <w:rsid w:val="00E26F82"/>
    <w:rsid w:val="00E27144"/>
    <w:rsid w:val="00E4514E"/>
    <w:rsid w:val="00E465B8"/>
    <w:rsid w:val="00E57E25"/>
    <w:rsid w:val="00E62AAD"/>
    <w:rsid w:val="00E7361B"/>
    <w:rsid w:val="00E90509"/>
    <w:rsid w:val="00EA45AB"/>
    <w:rsid w:val="00EC0F6F"/>
    <w:rsid w:val="00EC72AC"/>
    <w:rsid w:val="00EE1DEA"/>
    <w:rsid w:val="00EE5B34"/>
    <w:rsid w:val="00EF2182"/>
    <w:rsid w:val="00EF63CC"/>
    <w:rsid w:val="00F03305"/>
    <w:rsid w:val="00F2280D"/>
    <w:rsid w:val="00F25898"/>
    <w:rsid w:val="00F428EB"/>
    <w:rsid w:val="00F472D2"/>
    <w:rsid w:val="00F53D08"/>
    <w:rsid w:val="00F657CC"/>
    <w:rsid w:val="00F66A05"/>
    <w:rsid w:val="00F67767"/>
    <w:rsid w:val="00F776CF"/>
    <w:rsid w:val="00F82E4B"/>
    <w:rsid w:val="00F91B1A"/>
    <w:rsid w:val="00FC3807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7597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awliatraining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h208\OneDrive\Documents\Custom%20Office%20Templates\&#1575;&#1587;&#1578;&#1605;&#1575;&#1585;&#1577;%20&#1578;&#1602;&#1610;&#1610;&#160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D005B186-1310-4874-B077-1E9A3216D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استمارة تقييم</Template>
  <TotalTime>4</TotalTime>
  <Pages>5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Eng.Ahmad Akra</dc:creator>
  <cp:keywords/>
  <dc:description/>
  <cp:lastModifiedBy>user</cp:lastModifiedBy>
  <cp:revision>4</cp:revision>
  <cp:lastPrinted>2022-03-26T18:07:00Z</cp:lastPrinted>
  <dcterms:created xsi:type="dcterms:W3CDTF">2022-10-20T23:32:00Z</dcterms:created>
  <dcterms:modified xsi:type="dcterms:W3CDTF">2024-02-10T05:33:00Z</dcterms:modified>
</cp:coreProperties>
</file>